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A3783D" w14:textId="77777777" w:rsidR="00FB18BC" w:rsidRPr="002118C4" w:rsidRDefault="00FB18BC" w:rsidP="008B57A2"/>
    <w:tbl>
      <w:tblPr>
        <w:tblStyle w:val="TableGrid"/>
        <w:tblW w:w="0" w:type="auto"/>
        <w:tblLook w:val="04A0" w:firstRow="1" w:lastRow="0" w:firstColumn="1" w:lastColumn="0" w:noHBand="0" w:noVBand="1"/>
      </w:tblPr>
      <w:tblGrid>
        <w:gridCol w:w="1980"/>
        <w:gridCol w:w="7513"/>
      </w:tblGrid>
      <w:tr w:rsidR="008A0D2C" w14:paraId="3F02F230" w14:textId="77777777" w:rsidTr="001004D2">
        <w:trPr>
          <w:trHeight w:val="1134"/>
        </w:trPr>
        <w:tc>
          <w:tcPr>
            <w:tcW w:w="1980" w:type="dxa"/>
          </w:tcPr>
          <w:p w14:paraId="4048B5FE" w14:textId="77777777" w:rsidR="008A0D2C" w:rsidRDefault="008A0D2C" w:rsidP="001004D2">
            <w:r>
              <w:t>Zamawiający</w:t>
            </w:r>
          </w:p>
        </w:tc>
        <w:tc>
          <w:tcPr>
            <w:tcW w:w="7513" w:type="dxa"/>
          </w:tcPr>
          <w:p w14:paraId="407AB873" w14:textId="77777777" w:rsidR="008A0D2C" w:rsidRPr="00175305" w:rsidRDefault="008A0D2C" w:rsidP="001004D2">
            <w:pPr>
              <w:rPr>
                <w:b/>
                <w:bCs/>
              </w:rPr>
            </w:pPr>
            <w:r w:rsidRPr="00175305">
              <w:rPr>
                <w:b/>
                <w:bCs/>
              </w:rPr>
              <w:t>Uniwersytet Adama Mickiewicza w Poznaniu, ul. Henryka Wieniawskiego 1, 61</w:t>
            </w:r>
            <w:r w:rsidRPr="00175305">
              <w:rPr>
                <w:b/>
                <w:bCs/>
              </w:rPr>
              <w:noBreakHyphen/>
              <w:t>712 Poznań</w:t>
            </w:r>
          </w:p>
        </w:tc>
      </w:tr>
      <w:tr w:rsidR="008A0D2C" w14:paraId="65486C34" w14:textId="77777777" w:rsidTr="001004D2">
        <w:trPr>
          <w:trHeight w:val="1134"/>
        </w:trPr>
        <w:tc>
          <w:tcPr>
            <w:tcW w:w="1980" w:type="dxa"/>
          </w:tcPr>
          <w:p w14:paraId="6F11F02E" w14:textId="77777777" w:rsidR="008A0D2C" w:rsidRDefault="008A0D2C" w:rsidP="001004D2">
            <w:r>
              <w:t>Obiekt</w:t>
            </w:r>
          </w:p>
        </w:tc>
        <w:tc>
          <w:tcPr>
            <w:tcW w:w="7513" w:type="dxa"/>
          </w:tcPr>
          <w:p w14:paraId="1E37FF43" w14:textId="77777777" w:rsidR="008A0D2C" w:rsidRPr="00175305" w:rsidRDefault="008A0D2C" w:rsidP="001004D2">
            <w:pPr>
              <w:rPr>
                <w:b/>
                <w:bCs/>
              </w:rPr>
            </w:pPr>
            <w:r w:rsidRPr="00175305">
              <w:rPr>
                <w:b/>
                <w:bCs/>
              </w:rPr>
              <w:t>Wydział Biologii Uniwersytetu Adama Mickiewicza w Poznaniu, ul. Uniwersytetu Poznańskiego 6, 61-614 Poznań</w:t>
            </w:r>
          </w:p>
        </w:tc>
      </w:tr>
      <w:tr w:rsidR="008A0D2C" w14:paraId="797F5069" w14:textId="77777777" w:rsidTr="001004D2">
        <w:trPr>
          <w:trHeight w:val="1134"/>
        </w:trPr>
        <w:tc>
          <w:tcPr>
            <w:tcW w:w="1980" w:type="dxa"/>
          </w:tcPr>
          <w:p w14:paraId="266BEFF1" w14:textId="77777777" w:rsidR="008A0D2C" w:rsidRDefault="008A0D2C" w:rsidP="001004D2">
            <w:r>
              <w:t>Temat</w:t>
            </w:r>
          </w:p>
        </w:tc>
        <w:tc>
          <w:tcPr>
            <w:tcW w:w="7513" w:type="dxa"/>
          </w:tcPr>
          <w:p w14:paraId="15E0BD5B" w14:textId="77777777" w:rsidR="008A0D2C" w:rsidRPr="008A0D2C" w:rsidRDefault="008A0D2C" w:rsidP="008A0D2C">
            <w:pPr>
              <w:jc w:val="left"/>
              <w:rPr>
                <w:b/>
                <w:bCs/>
              </w:rPr>
            </w:pPr>
            <w:r w:rsidRPr="008A0D2C">
              <w:rPr>
                <w:b/>
                <w:bCs/>
              </w:rPr>
              <w:t>Specyfikacja techniczna wykonania i odbioru robót instalacyjno-budowlanych</w:t>
            </w:r>
          </w:p>
          <w:p w14:paraId="3601C933" w14:textId="77777777" w:rsidR="008A0D2C" w:rsidRDefault="008A0D2C" w:rsidP="008A0D2C">
            <w:pPr>
              <w:jc w:val="left"/>
              <w:rPr>
                <w:b/>
                <w:bCs/>
              </w:rPr>
            </w:pPr>
            <w:r w:rsidRPr="008A0D2C">
              <w:rPr>
                <w:b/>
                <w:bCs/>
              </w:rPr>
              <w:t>w zakresie projektu modernizacji instalacji wody lodowej</w:t>
            </w:r>
            <w:r w:rsidR="000E7880">
              <w:rPr>
                <w:b/>
                <w:bCs/>
              </w:rPr>
              <w:t>.</w:t>
            </w:r>
          </w:p>
          <w:p w14:paraId="69CD0680" w14:textId="7AA61CF3" w:rsidR="000E7880" w:rsidRPr="00175305" w:rsidRDefault="000E7880" w:rsidP="008A0D2C">
            <w:pPr>
              <w:jc w:val="left"/>
              <w:rPr>
                <w:b/>
                <w:bCs/>
              </w:rPr>
            </w:pPr>
            <w:r>
              <w:rPr>
                <w:b/>
                <w:bCs/>
              </w:rPr>
              <w:t>Instalacje sanitarne.</w:t>
            </w:r>
          </w:p>
        </w:tc>
      </w:tr>
      <w:tr w:rsidR="008A0D2C" w14:paraId="7D9E44EA" w14:textId="77777777" w:rsidTr="001004D2">
        <w:trPr>
          <w:trHeight w:val="1134"/>
        </w:trPr>
        <w:tc>
          <w:tcPr>
            <w:tcW w:w="1980" w:type="dxa"/>
          </w:tcPr>
          <w:p w14:paraId="243CCC46" w14:textId="77777777" w:rsidR="008A0D2C" w:rsidRDefault="008A0D2C" w:rsidP="001004D2">
            <w:r>
              <w:t>Etap</w:t>
            </w:r>
          </w:p>
        </w:tc>
        <w:tc>
          <w:tcPr>
            <w:tcW w:w="7513" w:type="dxa"/>
          </w:tcPr>
          <w:p w14:paraId="4B756448" w14:textId="77777777" w:rsidR="008A0D2C" w:rsidRPr="00175305" w:rsidRDefault="008A0D2C" w:rsidP="001004D2">
            <w:pPr>
              <w:rPr>
                <w:b/>
                <w:bCs/>
              </w:rPr>
            </w:pPr>
            <w:r w:rsidRPr="00175305">
              <w:rPr>
                <w:b/>
                <w:bCs/>
              </w:rPr>
              <w:t xml:space="preserve">Etap 1 – projekt wymiany istniejących agregatów wody lodowej. </w:t>
            </w:r>
          </w:p>
          <w:p w14:paraId="7195099A" w14:textId="77777777" w:rsidR="008A0D2C" w:rsidRPr="00175305" w:rsidRDefault="008A0D2C" w:rsidP="001004D2">
            <w:pPr>
              <w:rPr>
                <w:b/>
                <w:bCs/>
              </w:rPr>
            </w:pPr>
            <w:r w:rsidRPr="00175305">
              <w:rPr>
                <w:b/>
                <w:bCs/>
              </w:rPr>
              <w:t>Etap 2 – projekt rozdzielenia instalacji wewnętrznej budynku od zewnętrznej instalacji przygotowania chłodu.</w:t>
            </w:r>
          </w:p>
        </w:tc>
      </w:tr>
    </w:tbl>
    <w:p w14:paraId="3BC6BB78" w14:textId="77777777" w:rsidR="00F26E08" w:rsidRPr="002118C4" w:rsidRDefault="00F26E08" w:rsidP="00D4051C">
      <w:pPr>
        <w:tabs>
          <w:tab w:val="left" w:pos="1985"/>
        </w:tabs>
      </w:pPr>
    </w:p>
    <w:p w14:paraId="5212CB2D" w14:textId="77777777" w:rsidR="00D4051C" w:rsidRDefault="00D4051C" w:rsidP="00D4051C">
      <w:pPr>
        <w:tabs>
          <w:tab w:val="left" w:pos="1985"/>
        </w:tabs>
      </w:pPr>
    </w:p>
    <w:p w14:paraId="31F5080D" w14:textId="77777777" w:rsidR="00445565" w:rsidRDefault="00445565" w:rsidP="00D4051C">
      <w:pPr>
        <w:tabs>
          <w:tab w:val="left" w:pos="1985"/>
        </w:tabs>
      </w:pPr>
    </w:p>
    <w:p w14:paraId="2042B085" w14:textId="77777777" w:rsidR="00445565" w:rsidRDefault="00445565" w:rsidP="00D4051C">
      <w:pPr>
        <w:tabs>
          <w:tab w:val="left" w:pos="1985"/>
        </w:tabs>
      </w:pPr>
    </w:p>
    <w:p w14:paraId="397A90F8" w14:textId="77777777" w:rsidR="00445565" w:rsidRPr="002118C4" w:rsidRDefault="00445565" w:rsidP="00D4051C">
      <w:pPr>
        <w:tabs>
          <w:tab w:val="left" w:pos="1985"/>
        </w:tabs>
      </w:pPr>
    </w:p>
    <w:p w14:paraId="2E184BD8" w14:textId="77777777" w:rsidR="00D4051C" w:rsidRDefault="00C273D1" w:rsidP="00C273D1">
      <w:pPr>
        <w:tabs>
          <w:tab w:val="left" w:pos="3402"/>
          <w:tab w:val="left" w:pos="5103"/>
        </w:tabs>
      </w:pPr>
      <w:r w:rsidRPr="002118C4">
        <w:tab/>
      </w:r>
      <w:r w:rsidR="00F01EAB">
        <w:t>Opracowali</w:t>
      </w:r>
      <w:r w:rsidR="00D4051C" w:rsidRPr="002118C4">
        <w:t>:</w:t>
      </w:r>
      <w:r w:rsidRPr="002118C4">
        <w:tab/>
        <w:t>dr inż. Fabian Cybichowski</w:t>
      </w:r>
    </w:p>
    <w:p w14:paraId="75225776" w14:textId="77777777" w:rsidR="008F1883" w:rsidRPr="002118C4" w:rsidRDefault="008F1883" w:rsidP="00C273D1">
      <w:pPr>
        <w:tabs>
          <w:tab w:val="left" w:pos="3402"/>
          <w:tab w:val="left" w:pos="5103"/>
        </w:tabs>
      </w:pPr>
      <w:r>
        <w:tab/>
      </w:r>
      <w:r>
        <w:tab/>
        <w:t>mgr inż. Borys Piątkowski</w:t>
      </w:r>
    </w:p>
    <w:p w14:paraId="41823A56" w14:textId="77777777" w:rsidR="00D4051C" w:rsidRDefault="00D4051C" w:rsidP="00D4051C"/>
    <w:p w14:paraId="1D7E01D7" w14:textId="0EE6DE1D" w:rsidR="004344B0" w:rsidRDefault="004344B0" w:rsidP="004344B0">
      <w:pPr>
        <w:ind w:left="4254" w:firstLine="709"/>
      </w:pPr>
    </w:p>
    <w:p w14:paraId="06195D44" w14:textId="77777777" w:rsidR="004344B0" w:rsidRDefault="004344B0" w:rsidP="004A231E">
      <w:pPr>
        <w:ind w:left="2836" w:firstLine="709"/>
      </w:pPr>
    </w:p>
    <w:p w14:paraId="3555B3F6" w14:textId="77777777" w:rsidR="00B51493" w:rsidRDefault="00B51493" w:rsidP="004A231E">
      <w:pPr>
        <w:ind w:left="2836" w:firstLine="709"/>
      </w:pPr>
    </w:p>
    <w:p w14:paraId="0DA2613E" w14:textId="77777777" w:rsidR="00B51493" w:rsidRDefault="00B51493" w:rsidP="004A231E">
      <w:pPr>
        <w:ind w:left="2836" w:firstLine="709"/>
      </w:pPr>
    </w:p>
    <w:p w14:paraId="32A8D5A9" w14:textId="77777777" w:rsidR="00B51493" w:rsidRDefault="00B51493" w:rsidP="004A231E">
      <w:pPr>
        <w:ind w:left="2836" w:firstLine="709"/>
      </w:pPr>
    </w:p>
    <w:p w14:paraId="3D53C43B" w14:textId="599B9CF5" w:rsidR="00372FEC" w:rsidRDefault="00372FEC">
      <w:pPr>
        <w:spacing w:before="0" w:after="160"/>
        <w:jc w:val="left"/>
        <w:rPr>
          <w:b/>
        </w:rPr>
      </w:pPr>
    </w:p>
    <w:p w14:paraId="161BAA1C" w14:textId="49E3A593" w:rsidR="001C7495" w:rsidRDefault="007B1D9F" w:rsidP="007B1D9F">
      <w:pPr>
        <w:rPr>
          <w:b/>
        </w:rPr>
      </w:pPr>
      <w:r w:rsidRPr="005E60B4">
        <w:rPr>
          <w:b/>
        </w:rPr>
        <w:t>Kody CPV</w:t>
      </w:r>
    </w:p>
    <w:p w14:paraId="3E59B4B0" w14:textId="77777777" w:rsidR="001C7495" w:rsidRDefault="001C7495" w:rsidP="001C7495">
      <w:r>
        <w:t xml:space="preserve">CPV 45000000-8 </w:t>
      </w:r>
      <w:r>
        <w:tab/>
        <w:t>Roboty budowlane</w:t>
      </w:r>
    </w:p>
    <w:p w14:paraId="1275867A" w14:textId="77777777" w:rsidR="001C7495" w:rsidRDefault="001C7495" w:rsidP="001C7495">
      <w:r>
        <w:t>CPV 45231100-6</w:t>
      </w:r>
      <w:r>
        <w:tab/>
        <w:t>Ogólne roboty budowlane związane z budową rurociągów</w:t>
      </w:r>
    </w:p>
    <w:p w14:paraId="41B4B52F" w14:textId="3358C876" w:rsidR="001C7495" w:rsidRDefault="001C7495" w:rsidP="00FF23F5">
      <w:pPr>
        <w:tabs>
          <w:tab w:val="left" w:pos="709"/>
          <w:tab w:val="left" w:pos="1418"/>
          <w:tab w:val="left" w:pos="2127"/>
          <w:tab w:val="left" w:pos="2836"/>
          <w:tab w:val="left" w:pos="3545"/>
          <w:tab w:val="left" w:pos="4254"/>
          <w:tab w:val="left" w:pos="4963"/>
          <w:tab w:val="left" w:pos="8520"/>
        </w:tabs>
      </w:pPr>
      <w:r>
        <w:t>CPV 45331230-7</w:t>
      </w:r>
      <w:r>
        <w:tab/>
        <w:t>Instalowanie urządzeń chłodzących</w:t>
      </w:r>
      <w:r w:rsidR="00FF23F5">
        <w:tab/>
      </w:r>
    </w:p>
    <w:p w14:paraId="4C97B520" w14:textId="77777777" w:rsidR="001C7495" w:rsidRDefault="001C7495" w:rsidP="001C7495">
      <w:r>
        <w:t>CPV 45331000-6</w:t>
      </w:r>
      <w:r>
        <w:tab/>
        <w:t>Instalowanie urządzeń grzewczych, wentylacyjnych i klimatyzacyjnych</w:t>
      </w:r>
    </w:p>
    <w:p w14:paraId="730C596C" w14:textId="77777777" w:rsidR="001C7495" w:rsidRDefault="001C7495" w:rsidP="001C7495">
      <w:r>
        <w:t>CPV 45331200-8</w:t>
      </w:r>
      <w:r>
        <w:tab/>
        <w:t>Instalowanie urządzeń wentylacyjnych i klimatyzacyjnych</w:t>
      </w:r>
    </w:p>
    <w:p w14:paraId="3BCF8B68" w14:textId="77777777" w:rsidR="001C7495" w:rsidRPr="002118C4" w:rsidRDefault="001C7495" w:rsidP="001C7495">
      <w:r>
        <w:t>CPV 45330000-9</w:t>
      </w:r>
      <w:r>
        <w:tab/>
        <w:t>Roboty instalacyjne wodno-kanalizacyjne i sanitarne</w:t>
      </w:r>
    </w:p>
    <w:sdt>
      <w:sdtPr>
        <w:rPr>
          <w:rFonts w:asciiTheme="minorHAnsi" w:eastAsiaTheme="minorHAnsi" w:hAnsiTheme="minorHAnsi" w:cstheme="minorBidi"/>
          <w:b w:val="0"/>
          <w:sz w:val="22"/>
          <w:szCs w:val="22"/>
          <w:lang w:eastAsia="en-US"/>
        </w:rPr>
        <w:id w:val="1695810189"/>
        <w:docPartObj>
          <w:docPartGallery w:val="Table of Contents"/>
          <w:docPartUnique/>
        </w:docPartObj>
      </w:sdtPr>
      <w:sdtEndPr>
        <w:rPr>
          <w:bCs/>
        </w:rPr>
      </w:sdtEndPr>
      <w:sdtContent>
        <w:p w14:paraId="2423E256" w14:textId="060D4789" w:rsidR="004E59B3" w:rsidRPr="00797B35" w:rsidRDefault="004E59B3">
          <w:pPr>
            <w:pStyle w:val="TOCHeading"/>
            <w:rPr>
              <w:rFonts w:asciiTheme="minorHAnsi" w:eastAsiaTheme="minorHAnsi" w:hAnsiTheme="minorHAnsi" w:cstheme="minorBidi"/>
              <w:b w:val="0"/>
              <w:sz w:val="22"/>
              <w:szCs w:val="22"/>
              <w:lang w:eastAsia="en-US"/>
            </w:rPr>
          </w:pPr>
          <w:r w:rsidRPr="002118C4">
            <w:t>Spis treści</w:t>
          </w:r>
        </w:p>
        <w:p w14:paraId="0DF4E3A6" w14:textId="456166A0" w:rsidR="004F61D6" w:rsidRDefault="004E59B3">
          <w:pPr>
            <w:pStyle w:val="TOC1"/>
            <w:tabs>
              <w:tab w:val="left" w:pos="440"/>
              <w:tab w:val="right" w:leader="dot" w:pos="9627"/>
            </w:tabs>
            <w:rPr>
              <w:rFonts w:eastAsiaTheme="minorEastAsia"/>
              <w:noProof/>
              <w:kern w:val="2"/>
              <w:sz w:val="24"/>
              <w:szCs w:val="24"/>
              <w:lang w:eastAsia="pl-PL"/>
              <w14:ligatures w14:val="standardContextual"/>
            </w:rPr>
          </w:pPr>
          <w:r w:rsidRPr="002118C4">
            <w:fldChar w:fldCharType="begin"/>
          </w:r>
          <w:r w:rsidRPr="002118C4">
            <w:instrText xml:space="preserve"> TOC \o "1-3" \h \z \u </w:instrText>
          </w:r>
          <w:r w:rsidRPr="002118C4">
            <w:fldChar w:fldCharType="separate"/>
          </w:r>
          <w:hyperlink w:anchor="_Toc176116611" w:history="1">
            <w:r w:rsidR="004F61D6" w:rsidRPr="00BC6279">
              <w:rPr>
                <w:rStyle w:val="Hyperlink"/>
                <w:noProof/>
              </w:rPr>
              <w:t>1</w:t>
            </w:r>
            <w:r w:rsidR="004F61D6">
              <w:rPr>
                <w:rFonts w:eastAsiaTheme="minorEastAsia"/>
                <w:noProof/>
                <w:kern w:val="2"/>
                <w:sz w:val="24"/>
                <w:szCs w:val="24"/>
                <w:lang w:eastAsia="pl-PL"/>
                <w14:ligatures w14:val="standardContextual"/>
              </w:rPr>
              <w:tab/>
            </w:r>
            <w:r w:rsidR="004F61D6" w:rsidRPr="00BC6279">
              <w:rPr>
                <w:rStyle w:val="Hyperlink"/>
                <w:noProof/>
              </w:rPr>
              <w:t>Wstęp</w:t>
            </w:r>
            <w:r w:rsidR="004F61D6">
              <w:rPr>
                <w:noProof/>
                <w:webHidden/>
              </w:rPr>
              <w:tab/>
            </w:r>
            <w:r w:rsidR="004F61D6">
              <w:rPr>
                <w:noProof/>
                <w:webHidden/>
              </w:rPr>
              <w:fldChar w:fldCharType="begin"/>
            </w:r>
            <w:r w:rsidR="004F61D6">
              <w:rPr>
                <w:noProof/>
                <w:webHidden/>
              </w:rPr>
              <w:instrText xml:space="preserve"> PAGEREF _Toc176116611 \h </w:instrText>
            </w:r>
            <w:r w:rsidR="004F61D6">
              <w:rPr>
                <w:noProof/>
                <w:webHidden/>
              </w:rPr>
            </w:r>
            <w:r w:rsidR="004F61D6">
              <w:rPr>
                <w:noProof/>
                <w:webHidden/>
              </w:rPr>
              <w:fldChar w:fldCharType="separate"/>
            </w:r>
            <w:r w:rsidR="004F61D6">
              <w:rPr>
                <w:noProof/>
                <w:webHidden/>
              </w:rPr>
              <w:t>3</w:t>
            </w:r>
            <w:r w:rsidR="004F61D6">
              <w:rPr>
                <w:noProof/>
                <w:webHidden/>
              </w:rPr>
              <w:fldChar w:fldCharType="end"/>
            </w:r>
          </w:hyperlink>
        </w:p>
        <w:p w14:paraId="06CE14D3" w14:textId="0868323F" w:rsidR="004F61D6" w:rsidRDefault="004F61D6">
          <w:pPr>
            <w:pStyle w:val="TOC2"/>
            <w:tabs>
              <w:tab w:val="left" w:pos="960"/>
              <w:tab w:val="right" w:leader="dot" w:pos="9627"/>
            </w:tabs>
            <w:rPr>
              <w:rFonts w:eastAsiaTheme="minorEastAsia"/>
              <w:noProof/>
              <w:kern w:val="2"/>
              <w:sz w:val="24"/>
              <w:szCs w:val="24"/>
              <w:lang w:eastAsia="pl-PL"/>
              <w14:ligatures w14:val="standardContextual"/>
            </w:rPr>
          </w:pPr>
          <w:hyperlink w:anchor="_Toc176116612" w:history="1">
            <w:r w:rsidRPr="00BC6279">
              <w:rPr>
                <w:rStyle w:val="Hyperlink"/>
                <w:noProof/>
              </w:rPr>
              <w:t>1.1</w:t>
            </w:r>
            <w:r>
              <w:rPr>
                <w:rFonts w:eastAsiaTheme="minorEastAsia"/>
                <w:noProof/>
                <w:kern w:val="2"/>
                <w:sz w:val="24"/>
                <w:szCs w:val="24"/>
                <w:lang w:eastAsia="pl-PL"/>
                <w14:ligatures w14:val="standardContextual"/>
              </w:rPr>
              <w:tab/>
            </w:r>
            <w:r w:rsidRPr="00BC6279">
              <w:rPr>
                <w:rStyle w:val="Hyperlink"/>
                <w:noProof/>
              </w:rPr>
              <w:t>Przedmiot opracowania</w:t>
            </w:r>
            <w:r>
              <w:rPr>
                <w:noProof/>
                <w:webHidden/>
              </w:rPr>
              <w:tab/>
            </w:r>
            <w:r>
              <w:rPr>
                <w:noProof/>
                <w:webHidden/>
              </w:rPr>
              <w:fldChar w:fldCharType="begin"/>
            </w:r>
            <w:r>
              <w:rPr>
                <w:noProof/>
                <w:webHidden/>
              </w:rPr>
              <w:instrText xml:space="preserve"> PAGEREF _Toc176116612 \h </w:instrText>
            </w:r>
            <w:r>
              <w:rPr>
                <w:noProof/>
                <w:webHidden/>
              </w:rPr>
            </w:r>
            <w:r>
              <w:rPr>
                <w:noProof/>
                <w:webHidden/>
              </w:rPr>
              <w:fldChar w:fldCharType="separate"/>
            </w:r>
            <w:r>
              <w:rPr>
                <w:noProof/>
                <w:webHidden/>
              </w:rPr>
              <w:t>3</w:t>
            </w:r>
            <w:r>
              <w:rPr>
                <w:noProof/>
                <w:webHidden/>
              </w:rPr>
              <w:fldChar w:fldCharType="end"/>
            </w:r>
          </w:hyperlink>
        </w:p>
        <w:p w14:paraId="2B019B00" w14:textId="7F38C508" w:rsidR="004F61D6" w:rsidRDefault="004F61D6">
          <w:pPr>
            <w:pStyle w:val="TOC2"/>
            <w:tabs>
              <w:tab w:val="left" w:pos="960"/>
              <w:tab w:val="right" w:leader="dot" w:pos="9627"/>
            </w:tabs>
            <w:rPr>
              <w:rFonts w:eastAsiaTheme="minorEastAsia"/>
              <w:noProof/>
              <w:kern w:val="2"/>
              <w:sz w:val="24"/>
              <w:szCs w:val="24"/>
              <w:lang w:eastAsia="pl-PL"/>
              <w14:ligatures w14:val="standardContextual"/>
            </w:rPr>
          </w:pPr>
          <w:hyperlink w:anchor="_Toc176116613" w:history="1">
            <w:r w:rsidRPr="00BC6279">
              <w:rPr>
                <w:rStyle w:val="Hyperlink"/>
                <w:noProof/>
              </w:rPr>
              <w:t>1.2</w:t>
            </w:r>
            <w:r>
              <w:rPr>
                <w:rFonts w:eastAsiaTheme="minorEastAsia"/>
                <w:noProof/>
                <w:kern w:val="2"/>
                <w:sz w:val="24"/>
                <w:szCs w:val="24"/>
                <w:lang w:eastAsia="pl-PL"/>
                <w14:ligatures w14:val="standardContextual"/>
              </w:rPr>
              <w:tab/>
            </w:r>
            <w:r w:rsidRPr="00BC6279">
              <w:rPr>
                <w:rStyle w:val="Hyperlink"/>
                <w:noProof/>
              </w:rPr>
              <w:t>Dokumenty odniesienia</w:t>
            </w:r>
            <w:r>
              <w:rPr>
                <w:noProof/>
                <w:webHidden/>
              </w:rPr>
              <w:tab/>
            </w:r>
            <w:r>
              <w:rPr>
                <w:noProof/>
                <w:webHidden/>
              </w:rPr>
              <w:fldChar w:fldCharType="begin"/>
            </w:r>
            <w:r>
              <w:rPr>
                <w:noProof/>
                <w:webHidden/>
              </w:rPr>
              <w:instrText xml:space="preserve"> PAGEREF _Toc176116613 \h </w:instrText>
            </w:r>
            <w:r>
              <w:rPr>
                <w:noProof/>
                <w:webHidden/>
              </w:rPr>
            </w:r>
            <w:r>
              <w:rPr>
                <w:noProof/>
                <w:webHidden/>
              </w:rPr>
              <w:fldChar w:fldCharType="separate"/>
            </w:r>
            <w:r>
              <w:rPr>
                <w:noProof/>
                <w:webHidden/>
              </w:rPr>
              <w:t>3</w:t>
            </w:r>
            <w:r>
              <w:rPr>
                <w:noProof/>
                <w:webHidden/>
              </w:rPr>
              <w:fldChar w:fldCharType="end"/>
            </w:r>
          </w:hyperlink>
        </w:p>
        <w:p w14:paraId="77A41940" w14:textId="4B601E62" w:rsidR="004F61D6" w:rsidRDefault="004F61D6">
          <w:pPr>
            <w:pStyle w:val="TOC2"/>
            <w:tabs>
              <w:tab w:val="left" w:pos="960"/>
              <w:tab w:val="right" w:leader="dot" w:pos="9627"/>
            </w:tabs>
            <w:rPr>
              <w:rFonts w:eastAsiaTheme="minorEastAsia"/>
              <w:noProof/>
              <w:kern w:val="2"/>
              <w:sz w:val="24"/>
              <w:szCs w:val="24"/>
              <w:lang w:eastAsia="pl-PL"/>
              <w14:ligatures w14:val="standardContextual"/>
            </w:rPr>
          </w:pPr>
          <w:hyperlink w:anchor="_Toc176116614" w:history="1">
            <w:r w:rsidRPr="00BC6279">
              <w:rPr>
                <w:rStyle w:val="Hyperlink"/>
                <w:noProof/>
              </w:rPr>
              <w:t>1.3</w:t>
            </w:r>
            <w:r>
              <w:rPr>
                <w:rFonts w:eastAsiaTheme="minorEastAsia"/>
                <w:noProof/>
                <w:kern w:val="2"/>
                <w:sz w:val="24"/>
                <w:szCs w:val="24"/>
                <w:lang w:eastAsia="pl-PL"/>
                <w14:ligatures w14:val="standardContextual"/>
              </w:rPr>
              <w:tab/>
            </w:r>
            <w:r w:rsidRPr="00BC6279">
              <w:rPr>
                <w:rStyle w:val="Hyperlink"/>
                <w:noProof/>
              </w:rPr>
              <w:t>Zakres zastosowania specyfikacji</w:t>
            </w:r>
            <w:r>
              <w:rPr>
                <w:noProof/>
                <w:webHidden/>
              </w:rPr>
              <w:tab/>
            </w:r>
            <w:r>
              <w:rPr>
                <w:noProof/>
                <w:webHidden/>
              </w:rPr>
              <w:fldChar w:fldCharType="begin"/>
            </w:r>
            <w:r>
              <w:rPr>
                <w:noProof/>
                <w:webHidden/>
              </w:rPr>
              <w:instrText xml:space="preserve"> PAGEREF _Toc176116614 \h </w:instrText>
            </w:r>
            <w:r>
              <w:rPr>
                <w:noProof/>
                <w:webHidden/>
              </w:rPr>
            </w:r>
            <w:r>
              <w:rPr>
                <w:noProof/>
                <w:webHidden/>
              </w:rPr>
              <w:fldChar w:fldCharType="separate"/>
            </w:r>
            <w:r>
              <w:rPr>
                <w:noProof/>
                <w:webHidden/>
              </w:rPr>
              <w:t>4</w:t>
            </w:r>
            <w:r>
              <w:rPr>
                <w:noProof/>
                <w:webHidden/>
              </w:rPr>
              <w:fldChar w:fldCharType="end"/>
            </w:r>
          </w:hyperlink>
        </w:p>
        <w:p w14:paraId="6D69ACAD" w14:textId="50579ED8" w:rsidR="004F61D6" w:rsidRDefault="004F61D6">
          <w:pPr>
            <w:pStyle w:val="TOC2"/>
            <w:tabs>
              <w:tab w:val="left" w:pos="960"/>
              <w:tab w:val="right" w:leader="dot" w:pos="9627"/>
            </w:tabs>
            <w:rPr>
              <w:rFonts w:eastAsiaTheme="minorEastAsia"/>
              <w:noProof/>
              <w:kern w:val="2"/>
              <w:sz w:val="24"/>
              <w:szCs w:val="24"/>
              <w:lang w:eastAsia="pl-PL"/>
              <w14:ligatures w14:val="standardContextual"/>
            </w:rPr>
          </w:pPr>
          <w:hyperlink w:anchor="_Toc176116615" w:history="1">
            <w:r w:rsidRPr="00BC6279">
              <w:rPr>
                <w:rStyle w:val="Hyperlink"/>
                <w:noProof/>
              </w:rPr>
              <w:t>1.4</w:t>
            </w:r>
            <w:r>
              <w:rPr>
                <w:rFonts w:eastAsiaTheme="minorEastAsia"/>
                <w:noProof/>
                <w:kern w:val="2"/>
                <w:sz w:val="24"/>
                <w:szCs w:val="24"/>
                <w:lang w:eastAsia="pl-PL"/>
                <w14:ligatures w14:val="standardContextual"/>
              </w:rPr>
              <w:tab/>
            </w:r>
            <w:r w:rsidRPr="00BC6279">
              <w:rPr>
                <w:rStyle w:val="Hyperlink"/>
                <w:noProof/>
              </w:rPr>
              <w:t>Zakres prac objętych Specyfikacją</w:t>
            </w:r>
            <w:r>
              <w:rPr>
                <w:noProof/>
                <w:webHidden/>
              </w:rPr>
              <w:tab/>
            </w:r>
            <w:r>
              <w:rPr>
                <w:noProof/>
                <w:webHidden/>
              </w:rPr>
              <w:fldChar w:fldCharType="begin"/>
            </w:r>
            <w:r>
              <w:rPr>
                <w:noProof/>
                <w:webHidden/>
              </w:rPr>
              <w:instrText xml:space="preserve"> PAGEREF _Toc176116615 \h </w:instrText>
            </w:r>
            <w:r>
              <w:rPr>
                <w:noProof/>
                <w:webHidden/>
              </w:rPr>
            </w:r>
            <w:r>
              <w:rPr>
                <w:noProof/>
                <w:webHidden/>
              </w:rPr>
              <w:fldChar w:fldCharType="separate"/>
            </w:r>
            <w:r>
              <w:rPr>
                <w:noProof/>
                <w:webHidden/>
              </w:rPr>
              <w:t>4</w:t>
            </w:r>
            <w:r>
              <w:rPr>
                <w:noProof/>
                <w:webHidden/>
              </w:rPr>
              <w:fldChar w:fldCharType="end"/>
            </w:r>
          </w:hyperlink>
        </w:p>
        <w:p w14:paraId="0A124F94" w14:textId="422D911C" w:rsidR="004F61D6" w:rsidRDefault="004F61D6">
          <w:pPr>
            <w:pStyle w:val="TOC1"/>
            <w:tabs>
              <w:tab w:val="left" w:pos="440"/>
              <w:tab w:val="right" w:leader="dot" w:pos="9627"/>
            </w:tabs>
            <w:rPr>
              <w:rFonts w:eastAsiaTheme="minorEastAsia"/>
              <w:noProof/>
              <w:kern w:val="2"/>
              <w:sz w:val="24"/>
              <w:szCs w:val="24"/>
              <w:lang w:eastAsia="pl-PL"/>
              <w14:ligatures w14:val="standardContextual"/>
            </w:rPr>
          </w:pPr>
          <w:hyperlink w:anchor="_Toc176116616" w:history="1">
            <w:r w:rsidRPr="00BC6279">
              <w:rPr>
                <w:rStyle w:val="Hyperlink"/>
                <w:noProof/>
              </w:rPr>
              <w:t>2</w:t>
            </w:r>
            <w:r>
              <w:rPr>
                <w:rFonts w:eastAsiaTheme="minorEastAsia"/>
                <w:noProof/>
                <w:kern w:val="2"/>
                <w:sz w:val="24"/>
                <w:szCs w:val="24"/>
                <w:lang w:eastAsia="pl-PL"/>
                <w14:ligatures w14:val="standardContextual"/>
              </w:rPr>
              <w:tab/>
            </w:r>
            <w:r w:rsidRPr="00BC6279">
              <w:rPr>
                <w:rStyle w:val="Hyperlink"/>
                <w:noProof/>
              </w:rPr>
              <w:t>Ogólne wymagania dotyczące robót</w:t>
            </w:r>
            <w:r>
              <w:rPr>
                <w:noProof/>
                <w:webHidden/>
              </w:rPr>
              <w:tab/>
            </w:r>
            <w:r>
              <w:rPr>
                <w:noProof/>
                <w:webHidden/>
              </w:rPr>
              <w:fldChar w:fldCharType="begin"/>
            </w:r>
            <w:r>
              <w:rPr>
                <w:noProof/>
                <w:webHidden/>
              </w:rPr>
              <w:instrText xml:space="preserve"> PAGEREF _Toc176116616 \h </w:instrText>
            </w:r>
            <w:r>
              <w:rPr>
                <w:noProof/>
                <w:webHidden/>
              </w:rPr>
            </w:r>
            <w:r>
              <w:rPr>
                <w:noProof/>
                <w:webHidden/>
              </w:rPr>
              <w:fldChar w:fldCharType="separate"/>
            </w:r>
            <w:r>
              <w:rPr>
                <w:noProof/>
                <w:webHidden/>
              </w:rPr>
              <w:t>4</w:t>
            </w:r>
            <w:r>
              <w:rPr>
                <w:noProof/>
                <w:webHidden/>
              </w:rPr>
              <w:fldChar w:fldCharType="end"/>
            </w:r>
          </w:hyperlink>
        </w:p>
        <w:p w14:paraId="7B839570" w14:textId="45F01C32" w:rsidR="004F61D6" w:rsidRDefault="004F61D6">
          <w:pPr>
            <w:pStyle w:val="TOC1"/>
            <w:tabs>
              <w:tab w:val="left" w:pos="440"/>
              <w:tab w:val="right" w:leader="dot" w:pos="9627"/>
            </w:tabs>
            <w:rPr>
              <w:rFonts w:eastAsiaTheme="minorEastAsia"/>
              <w:noProof/>
              <w:kern w:val="2"/>
              <w:sz w:val="24"/>
              <w:szCs w:val="24"/>
              <w:lang w:eastAsia="pl-PL"/>
              <w14:ligatures w14:val="standardContextual"/>
            </w:rPr>
          </w:pPr>
          <w:hyperlink w:anchor="_Toc176116617" w:history="1">
            <w:r w:rsidRPr="00BC6279">
              <w:rPr>
                <w:rStyle w:val="Hyperlink"/>
                <w:noProof/>
              </w:rPr>
              <w:t>3</w:t>
            </w:r>
            <w:r>
              <w:rPr>
                <w:rFonts w:eastAsiaTheme="minorEastAsia"/>
                <w:noProof/>
                <w:kern w:val="2"/>
                <w:sz w:val="24"/>
                <w:szCs w:val="24"/>
                <w:lang w:eastAsia="pl-PL"/>
                <w14:ligatures w14:val="standardContextual"/>
              </w:rPr>
              <w:tab/>
            </w:r>
            <w:r w:rsidRPr="00BC6279">
              <w:rPr>
                <w:rStyle w:val="Hyperlink"/>
                <w:noProof/>
              </w:rPr>
              <w:t>Specjalne wymagania dotyczące montażu i uruchomienia nowych agregatów wody lodowej.</w:t>
            </w:r>
            <w:r>
              <w:rPr>
                <w:noProof/>
                <w:webHidden/>
              </w:rPr>
              <w:tab/>
            </w:r>
            <w:r>
              <w:rPr>
                <w:noProof/>
                <w:webHidden/>
              </w:rPr>
              <w:fldChar w:fldCharType="begin"/>
            </w:r>
            <w:r>
              <w:rPr>
                <w:noProof/>
                <w:webHidden/>
              </w:rPr>
              <w:instrText xml:space="preserve"> PAGEREF _Toc176116617 \h </w:instrText>
            </w:r>
            <w:r>
              <w:rPr>
                <w:noProof/>
                <w:webHidden/>
              </w:rPr>
            </w:r>
            <w:r>
              <w:rPr>
                <w:noProof/>
                <w:webHidden/>
              </w:rPr>
              <w:fldChar w:fldCharType="separate"/>
            </w:r>
            <w:r>
              <w:rPr>
                <w:noProof/>
                <w:webHidden/>
              </w:rPr>
              <w:t>6</w:t>
            </w:r>
            <w:r>
              <w:rPr>
                <w:noProof/>
                <w:webHidden/>
              </w:rPr>
              <w:fldChar w:fldCharType="end"/>
            </w:r>
          </w:hyperlink>
        </w:p>
        <w:p w14:paraId="0208DE21" w14:textId="7E820273" w:rsidR="004F61D6" w:rsidRDefault="004F61D6">
          <w:pPr>
            <w:pStyle w:val="TOC1"/>
            <w:tabs>
              <w:tab w:val="left" w:pos="440"/>
              <w:tab w:val="right" w:leader="dot" w:pos="9627"/>
            </w:tabs>
            <w:rPr>
              <w:rFonts w:eastAsiaTheme="minorEastAsia"/>
              <w:noProof/>
              <w:kern w:val="2"/>
              <w:sz w:val="24"/>
              <w:szCs w:val="24"/>
              <w:lang w:eastAsia="pl-PL"/>
              <w14:ligatures w14:val="standardContextual"/>
            </w:rPr>
          </w:pPr>
          <w:hyperlink w:anchor="_Toc176116618" w:history="1">
            <w:r w:rsidRPr="00BC6279">
              <w:rPr>
                <w:rStyle w:val="Hyperlink"/>
                <w:noProof/>
              </w:rPr>
              <w:t>4</w:t>
            </w:r>
            <w:r>
              <w:rPr>
                <w:rFonts w:eastAsiaTheme="minorEastAsia"/>
                <w:noProof/>
                <w:kern w:val="2"/>
                <w:sz w:val="24"/>
                <w:szCs w:val="24"/>
                <w:lang w:eastAsia="pl-PL"/>
                <w14:ligatures w14:val="standardContextual"/>
              </w:rPr>
              <w:tab/>
            </w:r>
            <w:r w:rsidRPr="00BC6279">
              <w:rPr>
                <w:rStyle w:val="Hyperlink"/>
                <w:noProof/>
              </w:rPr>
              <w:t>Zakres robót i ich utrzymanie podczas budowy</w:t>
            </w:r>
            <w:r>
              <w:rPr>
                <w:noProof/>
                <w:webHidden/>
              </w:rPr>
              <w:tab/>
            </w:r>
            <w:r>
              <w:rPr>
                <w:noProof/>
                <w:webHidden/>
              </w:rPr>
              <w:fldChar w:fldCharType="begin"/>
            </w:r>
            <w:r>
              <w:rPr>
                <w:noProof/>
                <w:webHidden/>
              </w:rPr>
              <w:instrText xml:space="preserve"> PAGEREF _Toc176116618 \h </w:instrText>
            </w:r>
            <w:r>
              <w:rPr>
                <w:noProof/>
                <w:webHidden/>
              </w:rPr>
            </w:r>
            <w:r>
              <w:rPr>
                <w:noProof/>
                <w:webHidden/>
              </w:rPr>
              <w:fldChar w:fldCharType="separate"/>
            </w:r>
            <w:r>
              <w:rPr>
                <w:noProof/>
                <w:webHidden/>
              </w:rPr>
              <w:t>6</w:t>
            </w:r>
            <w:r>
              <w:rPr>
                <w:noProof/>
                <w:webHidden/>
              </w:rPr>
              <w:fldChar w:fldCharType="end"/>
            </w:r>
          </w:hyperlink>
        </w:p>
        <w:p w14:paraId="293E55F5" w14:textId="6B89EBC2" w:rsidR="004F61D6" w:rsidRDefault="004F61D6">
          <w:pPr>
            <w:pStyle w:val="TOC1"/>
            <w:tabs>
              <w:tab w:val="left" w:pos="440"/>
              <w:tab w:val="right" w:leader="dot" w:pos="9627"/>
            </w:tabs>
            <w:rPr>
              <w:rFonts w:eastAsiaTheme="minorEastAsia"/>
              <w:noProof/>
              <w:kern w:val="2"/>
              <w:sz w:val="24"/>
              <w:szCs w:val="24"/>
              <w:lang w:eastAsia="pl-PL"/>
              <w14:ligatures w14:val="standardContextual"/>
            </w:rPr>
          </w:pPr>
          <w:hyperlink w:anchor="_Toc176116619" w:history="1">
            <w:r w:rsidRPr="00BC6279">
              <w:rPr>
                <w:rStyle w:val="Hyperlink"/>
                <w:noProof/>
              </w:rPr>
              <w:t>5</w:t>
            </w:r>
            <w:r>
              <w:rPr>
                <w:rFonts w:eastAsiaTheme="minorEastAsia"/>
                <w:noProof/>
                <w:kern w:val="2"/>
                <w:sz w:val="24"/>
                <w:szCs w:val="24"/>
                <w:lang w:eastAsia="pl-PL"/>
                <w14:ligatures w14:val="standardContextual"/>
              </w:rPr>
              <w:tab/>
            </w:r>
            <w:r w:rsidRPr="00BC6279">
              <w:rPr>
                <w:rStyle w:val="Hyperlink"/>
                <w:noProof/>
              </w:rPr>
              <w:t>Zasady kontroli i odbioru robót</w:t>
            </w:r>
            <w:r>
              <w:rPr>
                <w:noProof/>
                <w:webHidden/>
              </w:rPr>
              <w:tab/>
            </w:r>
            <w:r>
              <w:rPr>
                <w:noProof/>
                <w:webHidden/>
              </w:rPr>
              <w:fldChar w:fldCharType="begin"/>
            </w:r>
            <w:r>
              <w:rPr>
                <w:noProof/>
                <w:webHidden/>
              </w:rPr>
              <w:instrText xml:space="preserve"> PAGEREF _Toc176116619 \h </w:instrText>
            </w:r>
            <w:r>
              <w:rPr>
                <w:noProof/>
                <w:webHidden/>
              </w:rPr>
            </w:r>
            <w:r>
              <w:rPr>
                <w:noProof/>
                <w:webHidden/>
              </w:rPr>
              <w:fldChar w:fldCharType="separate"/>
            </w:r>
            <w:r>
              <w:rPr>
                <w:noProof/>
                <w:webHidden/>
              </w:rPr>
              <w:t>7</w:t>
            </w:r>
            <w:r>
              <w:rPr>
                <w:noProof/>
                <w:webHidden/>
              </w:rPr>
              <w:fldChar w:fldCharType="end"/>
            </w:r>
          </w:hyperlink>
        </w:p>
        <w:p w14:paraId="577453CC" w14:textId="3DB5C502" w:rsidR="004F61D6" w:rsidRDefault="004F61D6">
          <w:pPr>
            <w:pStyle w:val="TOC1"/>
            <w:tabs>
              <w:tab w:val="left" w:pos="440"/>
              <w:tab w:val="right" w:leader="dot" w:pos="9627"/>
            </w:tabs>
            <w:rPr>
              <w:rFonts w:eastAsiaTheme="minorEastAsia"/>
              <w:noProof/>
              <w:kern w:val="2"/>
              <w:sz w:val="24"/>
              <w:szCs w:val="24"/>
              <w:lang w:eastAsia="pl-PL"/>
              <w14:ligatures w14:val="standardContextual"/>
            </w:rPr>
          </w:pPr>
          <w:hyperlink w:anchor="_Toc176116620" w:history="1">
            <w:r w:rsidRPr="00BC6279">
              <w:rPr>
                <w:rStyle w:val="Hyperlink"/>
                <w:noProof/>
              </w:rPr>
              <w:t>6</w:t>
            </w:r>
            <w:r>
              <w:rPr>
                <w:rFonts w:eastAsiaTheme="minorEastAsia"/>
                <w:noProof/>
                <w:kern w:val="2"/>
                <w:sz w:val="24"/>
                <w:szCs w:val="24"/>
                <w:lang w:eastAsia="pl-PL"/>
                <w14:ligatures w14:val="standardContextual"/>
              </w:rPr>
              <w:tab/>
            </w:r>
            <w:r w:rsidRPr="00BC6279">
              <w:rPr>
                <w:rStyle w:val="Hyperlink"/>
                <w:noProof/>
              </w:rPr>
              <w:t>Teren wykonania prac i dokumenty budowy</w:t>
            </w:r>
            <w:r>
              <w:rPr>
                <w:noProof/>
                <w:webHidden/>
              </w:rPr>
              <w:tab/>
            </w:r>
            <w:r>
              <w:rPr>
                <w:noProof/>
                <w:webHidden/>
              </w:rPr>
              <w:fldChar w:fldCharType="begin"/>
            </w:r>
            <w:r>
              <w:rPr>
                <w:noProof/>
                <w:webHidden/>
              </w:rPr>
              <w:instrText xml:space="preserve"> PAGEREF _Toc176116620 \h </w:instrText>
            </w:r>
            <w:r>
              <w:rPr>
                <w:noProof/>
                <w:webHidden/>
              </w:rPr>
            </w:r>
            <w:r>
              <w:rPr>
                <w:noProof/>
                <w:webHidden/>
              </w:rPr>
              <w:fldChar w:fldCharType="separate"/>
            </w:r>
            <w:r>
              <w:rPr>
                <w:noProof/>
                <w:webHidden/>
              </w:rPr>
              <w:t>7</w:t>
            </w:r>
            <w:r>
              <w:rPr>
                <w:noProof/>
                <w:webHidden/>
              </w:rPr>
              <w:fldChar w:fldCharType="end"/>
            </w:r>
          </w:hyperlink>
        </w:p>
        <w:p w14:paraId="24BFA801" w14:textId="5DAB58F9" w:rsidR="004F61D6" w:rsidRDefault="004F61D6">
          <w:pPr>
            <w:pStyle w:val="TOC1"/>
            <w:tabs>
              <w:tab w:val="left" w:pos="440"/>
              <w:tab w:val="right" w:leader="dot" w:pos="9627"/>
            </w:tabs>
            <w:rPr>
              <w:rFonts w:eastAsiaTheme="minorEastAsia"/>
              <w:noProof/>
              <w:kern w:val="2"/>
              <w:sz w:val="24"/>
              <w:szCs w:val="24"/>
              <w:lang w:eastAsia="pl-PL"/>
              <w14:ligatures w14:val="standardContextual"/>
            </w:rPr>
          </w:pPr>
          <w:hyperlink w:anchor="_Toc176116621" w:history="1">
            <w:r w:rsidRPr="00BC6279">
              <w:rPr>
                <w:rStyle w:val="Hyperlink"/>
                <w:noProof/>
              </w:rPr>
              <w:t>7</w:t>
            </w:r>
            <w:r>
              <w:rPr>
                <w:rFonts w:eastAsiaTheme="minorEastAsia"/>
                <w:noProof/>
                <w:kern w:val="2"/>
                <w:sz w:val="24"/>
                <w:szCs w:val="24"/>
                <w:lang w:eastAsia="pl-PL"/>
                <w14:ligatures w14:val="standardContextual"/>
              </w:rPr>
              <w:tab/>
            </w:r>
            <w:r w:rsidRPr="00BC6279">
              <w:rPr>
                <w:rStyle w:val="Hyperlink"/>
                <w:noProof/>
              </w:rPr>
              <w:t>Powiązania prawne i odpowiedzialność wobec prawa</w:t>
            </w:r>
            <w:r>
              <w:rPr>
                <w:noProof/>
                <w:webHidden/>
              </w:rPr>
              <w:tab/>
            </w:r>
            <w:r>
              <w:rPr>
                <w:noProof/>
                <w:webHidden/>
              </w:rPr>
              <w:fldChar w:fldCharType="begin"/>
            </w:r>
            <w:r>
              <w:rPr>
                <w:noProof/>
                <w:webHidden/>
              </w:rPr>
              <w:instrText xml:space="preserve"> PAGEREF _Toc176116621 \h </w:instrText>
            </w:r>
            <w:r>
              <w:rPr>
                <w:noProof/>
                <w:webHidden/>
              </w:rPr>
            </w:r>
            <w:r>
              <w:rPr>
                <w:noProof/>
                <w:webHidden/>
              </w:rPr>
              <w:fldChar w:fldCharType="separate"/>
            </w:r>
            <w:r>
              <w:rPr>
                <w:noProof/>
                <w:webHidden/>
              </w:rPr>
              <w:t>7</w:t>
            </w:r>
            <w:r>
              <w:rPr>
                <w:noProof/>
                <w:webHidden/>
              </w:rPr>
              <w:fldChar w:fldCharType="end"/>
            </w:r>
          </w:hyperlink>
        </w:p>
        <w:p w14:paraId="679D019B" w14:textId="46F28E4E" w:rsidR="004F61D6" w:rsidRDefault="004F61D6">
          <w:pPr>
            <w:pStyle w:val="TOC1"/>
            <w:tabs>
              <w:tab w:val="left" w:pos="440"/>
              <w:tab w:val="right" w:leader="dot" w:pos="9627"/>
            </w:tabs>
            <w:rPr>
              <w:rFonts w:eastAsiaTheme="minorEastAsia"/>
              <w:noProof/>
              <w:kern w:val="2"/>
              <w:sz w:val="24"/>
              <w:szCs w:val="24"/>
              <w:lang w:eastAsia="pl-PL"/>
              <w14:ligatures w14:val="standardContextual"/>
            </w:rPr>
          </w:pPr>
          <w:hyperlink w:anchor="_Toc176116622" w:history="1">
            <w:r w:rsidRPr="00BC6279">
              <w:rPr>
                <w:rStyle w:val="Hyperlink"/>
                <w:noProof/>
              </w:rPr>
              <w:t>8</w:t>
            </w:r>
            <w:r>
              <w:rPr>
                <w:rFonts w:eastAsiaTheme="minorEastAsia"/>
                <w:noProof/>
                <w:kern w:val="2"/>
                <w:sz w:val="24"/>
                <w:szCs w:val="24"/>
                <w:lang w:eastAsia="pl-PL"/>
                <w14:ligatures w14:val="standardContextual"/>
              </w:rPr>
              <w:tab/>
            </w:r>
            <w:r w:rsidRPr="00BC6279">
              <w:rPr>
                <w:rStyle w:val="Hyperlink"/>
                <w:noProof/>
              </w:rPr>
              <w:t>Materiały</w:t>
            </w:r>
            <w:r>
              <w:rPr>
                <w:noProof/>
                <w:webHidden/>
              </w:rPr>
              <w:tab/>
            </w:r>
            <w:r>
              <w:rPr>
                <w:noProof/>
                <w:webHidden/>
              </w:rPr>
              <w:fldChar w:fldCharType="begin"/>
            </w:r>
            <w:r>
              <w:rPr>
                <w:noProof/>
                <w:webHidden/>
              </w:rPr>
              <w:instrText xml:space="preserve"> PAGEREF _Toc176116622 \h </w:instrText>
            </w:r>
            <w:r>
              <w:rPr>
                <w:noProof/>
                <w:webHidden/>
              </w:rPr>
            </w:r>
            <w:r>
              <w:rPr>
                <w:noProof/>
                <w:webHidden/>
              </w:rPr>
              <w:fldChar w:fldCharType="separate"/>
            </w:r>
            <w:r>
              <w:rPr>
                <w:noProof/>
                <w:webHidden/>
              </w:rPr>
              <w:t>8</w:t>
            </w:r>
            <w:r>
              <w:rPr>
                <w:noProof/>
                <w:webHidden/>
              </w:rPr>
              <w:fldChar w:fldCharType="end"/>
            </w:r>
          </w:hyperlink>
        </w:p>
        <w:p w14:paraId="0D538FF2" w14:textId="53A7E8A4" w:rsidR="004F61D6" w:rsidRDefault="004F61D6">
          <w:pPr>
            <w:pStyle w:val="TOC2"/>
            <w:tabs>
              <w:tab w:val="left" w:pos="960"/>
              <w:tab w:val="right" w:leader="dot" w:pos="9627"/>
            </w:tabs>
            <w:rPr>
              <w:rFonts w:eastAsiaTheme="minorEastAsia"/>
              <w:noProof/>
              <w:kern w:val="2"/>
              <w:sz w:val="24"/>
              <w:szCs w:val="24"/>
              <w:lang w:eastAsia="pl-PL"/>
              <w14:ligatures w14:val="standardContextual"/>
            </w:rPr>
          </w:pPr>
          <w:hyperlink w:anchor="_Toc176116623" w:history="1">
            <w:r w:rsidRPr="00BC6279">
              <w:rPr>
                <w:rStyle w:val="Hyperlink"/>
                <w:noProof/>
              </w:rPr>
              <w:t>8.1</w:t>
            </w:r>
            <w:r>
              <w:rPr>
                <w:rFonts w:eastAsiaTheme="minorEastAsia"/>
                <w:noProof/>
                <w:kern w:val="2"/>
                <w:sz w:val="24"/>
                <w:szCs w:val="24"/>
                <w:lang w:eastAsia="pl-PL"/>
                <w14:ligatures w14:val="standardContextual"/>
              </w:rPr>
              <w:tab/>
            </w:r>
            <w:r w:rsidRPr="00BC6279">
              <w:rPr>
                <w:rStyle w:val="Hyperlink"/>
                <w:noProof/>
              </w:rPr>
              <w:t>Przewody rurowe</w:t>
            </w:r>
            <w:r>
              <w:rPr>
                <w:noProof/>
                <w:webHidden/>
              </w:rPr>
              <w:tab/>
            </w:r>
            <w:r>
              <w:rPr>
                <w:noProof/>
                <w:webHidden/>
              </w:rPr>
              <w:fldChar w:fldCharType="begin"/>
            </w:r>
            <w:r>
              <w:rPr>
                <w:noProof/>
                <w:webHidden/>
              </w:rPr>
              <w:instrText xml:space="preserve"> PAGEREF _Toc176116623 \h </w:instrText>
            </w:r>
            <w:r>
              <w:rPr>
                <w:noProof/>
                <w:webHidden/>
              </w:rPr>
            </w:r>
            <w:r>
              <w:rPr>
                <w:noProof/>
                <w:webHidden/>
              </w:rPr>
              <w:fldChar w:fldCharType="separate"/>
            </w:r>
            <w:r>
              <w:rPr>
                <w:noProof/>
                <w:webHidden/>
              </w:rPr>
              <w:t>8</w:t>
            </w:r>
            <w:r>
              <w:rPr>
                <w:noProof/>
                <w:webHidden/>
              </w:rPr>
              <w:fldChar w:fldCharType="end"/>
            </w:r>
          </w:hyperlink>
        </w:p>
        <w:p w14:paraId="59C5FB53" w14:textId="5C09051A" w:rsidR="004F61D6" w:rsidRDefault="004F61D6">
          <w:pPr>
            <w:pStyle w:val="TOC2"/>
            <w:tabs>
              <w:tab w:val="left" w:pos="960"/>
              <w:tab w:val="right" w:leader="dot" w:pos="9627"/>
            </w:tabs>
            <w:rPr>
              <w:rFonts w:eastAsiaTheme="minorEastAsia"/>
              <w:noProof/>
              <w:kern w:val="2"/>
              <w:sz w:val="24"/>
              <w:szCs w:val="24"/>
              <w:lang w:eastAsia="pl-PL"/>
              <w14:ligatures w14:val="standardContextual"/>
            </w:rPr>
          </w:pPr>
          <w:hyperlink w:anchor="_Toc176116624" w:history="1">
            <w:r w:rsidRPr="00BC6279">
              <w:rPr>
                <w:rStyle w:val="Hyperlink"/>
                <w:noProof/>
              </w:rPr>
              <w:t>8.2</w:t>
            </w:r>
            <w:r>
              <w:rPr>
                <w:rFonts w:eastAsiaTheme="minorEastAsia"/>
                <w:noProof/>
                <w:kern w:val="2"/>
                <w:sz w:val="24"/>
                <w:szCs w:val="24"/>
                <w:lang w:eastAsia="pl-PL"/>
                <w14:ligatures w14:val="standardContextual"/>
              </w:rPr>
              <w:tab/>
            </w:r>
            <w:r w:rsidRPr="00BC6279">
              <w:rPr>
                <w:rStyle w:val="Hyperlink"/>
                <w:noProof/>
              </w:rPr>
              <w:t>Izolacje i warstwy ochronne</w:t>
            </w:r>
            <w:r>
              <w:rPr>
                <w:noProof/>
                <w:webHidden/>
              </w:rPr>
              <w:tab/>
            </w:r>
            <w:r>
              <w:rPr>
                <w:noProof/>
                <w:webHidden/>
              </w:rPr>
              <w:fldChar w:fldCharType="begin"/>
            </w:r>
            <w:r>
              <w:rPr>
                <w:noProof/>
                <w:webHidden/>
              </w:rPr>
              <w:instrText xml:space="preserve"> PAGEREF _Toc176116624 \h </w:instrText>
            </w:r>
            <w:r>
              <w:rPr>
                <w:noProof/>
                <w:webHidden/>
              </w:rPr>
            </w:r>
            <w:r>
              <w:rPr>
                <w:noProof/>
                <w:webHidden/>
              </w:rPr>
              <w:fldChar w:fldCharType="separate"/>
            </w:r>
            <w:r>
              <w:rPr>
                <w:noProof/>
                <w:webHidden/>
              </w:rPr>
              <w:t>9</w:t>
            </w:r>
            <w:r>
              <w:rPr>
                <w:noProof/>
                <w:webHidden/>
              </w:rPr>
              <w:fldChar w:fldCharType="end"/>
            </w:r>
          </w:hyperlink>
        </w:p>
        <w:p w14:paraId="1B4772C6" w14:textId="77133EAC" w:rsidR="004F61D6" w:rsidRDefault="004F61D6">
          <w:pPr>
            <w:pStyle w:val="TOC1"/>
            <w:tabs>
              <w:tab w:val="left" w:pos="440"/>
              <w:tab w:val="right" w:leader="dot" w:pos="9627"/>
            </w:tabs>
            <w:rPr>
              <w:rFonts w:eastAsiaTheme="minorEastAsia"/>
              <w:noProof/>
              <w:kern w:val="2"/>
              <w:sz w:val="24"/>
              <w:szCs w:val="24"/>
              <w:lang w:eastAsia="pl-PL"/>
              <w14:ligatures w14:val="standardContextual"/>
            </w:rPr>
          </w:pPr>
          <w:hyperlink w:anchor="_Toc176116625" w:history="1">
            <w:r w:rsidRPr="00BC6279">
              <w:rPr>
                <w:rStyle w:val="Hyperlink"/>
                <w:noProof/>
              </w:rPr>
              <w:t>9</w:t>
            </w:r>
            <w:r>
              <w:rPr>
                <w:rFonts w:eastAsiaTheme="minorEastAsia"/>
                <w:noProof/>
                <w:kern w:val="2"/>
                <w:sz w:val="24"/>
                <w:szCs w:val="24"/>
                <w:lang w:eastAsia="pl-PL"/>
                <w14:ligatures w14:val="standardContextual"/>
              </w:rPr>
              <w:tab/>
            </w:r>
            <w:r w:rsidRPr="00BC6279">
              <w:rPr>
                <w:rStyle w:val="Hyperlink"/>
                <w:noProof/>
              </w:rPr>
              <w:t>Sprzęt</w:t>
            </w:r>
            <w:r>
              <w:rPr>
                <w:noProof/>
                <w:webHidden/>
              </w:rPr>
              <w:tab/>
            </w:r>
            <w:r>
              <w:rPr>
                <w:noProof/>
                <w:webHidden/>
              </w:rPr>
              <w:fldChar w:fldCharType="begin"/>
            </w:r>
            <w:r>
              <w:rPr>
                <w:noProof/>
                <w:webHidden/>
              </w:rPr>
              <w:instrText xml:space="preserve"> PAGEREF _Toc176116625 \h </w:instrText>
            </w:r>
            <w:r>
              <w:rPr>
                <w:noProof/>
                <w:webHidden/>
              </w:rPr>
            </w:r>
            <w:r>
              <w:rPr>
                <w:noProof/>
                <w:webHidden/>
              </w:rPr>
              <w:fldChar w:fldCharType="separate"/>
            </w:r>
            <w:r>
              <w:rPr>
                <w:noProof/>
                <w:webHidden/>
              </w:rPr>
              <w:t>9</w:t>
            </w:r>
            <w:r>
              <w:rPr>
                <w:noProof/>
                <w:webHidden/>
              </w:rPr>
              <w:fldChar w:fldCharType="end"/>
            </w:r>
          </w:hyperlink>
        </w:p>
        <w:p w14:paraId="1F0AE4AF" w14:textId="3019074F" w:rsidR="004F61D6" w:rsidRDefault="004F61D6">
          <w:pPr>
            <w:pStyle w:val="TOC1"/>
            <w:tabs>
              <w:tab w:val="left" w:pos="720"/>
              <w:tab w:val="right" w:leader="dot" w:pos="9627"/>
            </w:tabs>
            <w:rPr>
              <w:rFonts w:eastAsiaTheme="minorEastAsia"/>
              <w:noProof/>
              <w:kern w:val="2"/>
              <w:sz w:val="24"/>
              <w:szCs w:val="24"/>
              <w:lang w:eastAsia="pl-PL"/>
              <w14:ligatures w14:val="standardContextual"/>
            </w:rPr>
          </w:pPr>
          <w:hyperlink w:anchor="_Toc176116626" w:history="1">
            <w:r w:rsidRPr="00BC6279">
              <w:rPr>
                <w:rStyle w:val="Hyperlink"/>
                <w:noProof/>
              </w:rPr>
              <w:t>10</w:t>
            </w:r>
            <w:r>
              <w:rPr>
                <w:rFonts w:eastAsiaTheme="minorEastAsia"/>
                <w:noProof/>
                <w:kern w:val="2"/>
                <w:sz w:val="24"/>
                <w:szCs w:val="24"/>
                <w:lang w:eastAsia="pl-PL"/>
                <w14:ligatures w14:val="standardContextual"/>
              </w:rPr>
              <w:tab/>
            </w:r>
            <w:r w:rsidRPr="00BC6279">
              <w:rPr>
                <w:rStyle w:val="Hyperlink"/>
                <w:noProof/>
              </w:rPr>
              <w:t>Transport</w:t>
            </w:r>
            <w:r>
              <w:rPr>
                <w:noProof/>
                <w:webHidden/>
              </w:rPr>
              <w:tab/>
            </w:r>
            <w:r>
              <w:rPr>
                <w:noProof/>
                <w:webHidden/>
              </w:rPr>
              <w:fldChar w:fldCharType="begin"/>
            </w:r>
            <w:r>
              <w:rPr>
                <w:noProof/>
                <w:webHidden/>
              </w:rPr>
              <w:instrText xml:space="preserve"> PAGEREF _Toc176116626 \h </w:instrText>
            </w:r>
            <w:r>
              <w:rPr>
                <w:noProof/>
                <w:webHidden/>
              </w:rPr>
            </w:r>
            <w:r>
              <w:rPr>
                <w:noProof/>
                <w:webHidden/>
              </w:rPr>
              <w:fldChar w:fldCharType="separate"/>
            </w:r>
            <w:r>
              <w:rPr>
                <w:noProof/>
                <w:webHidden/>
              </w:rPr>
              <w:t>9</w:t>
            </w:r>
            <w:r>
              <w:rPr>
                <w:noProof/>
                <w:webHidden/>
              </w:rPr>
              <w:fldChar w:fldCharType="end"/>
            </w:r>
          </w:hyperlink>
        </w:p>
        <w:p w14:paraId="7FF3BD60" w14:textId="65B2970D" w:rsidR="004F61D6" w:rsidRDefault="004F61D6">
          <w:pPr>
            <w:pStyle w:val="TOC1"/>
            <w:tabs>
              <w:tab w:val="left" w:pos="720"/>
              <w:tab w:val="right" w:leader="dot" w:pos="9627"/>
            </w:tabs>
            <w:rPr>
              <w:rFonts w:eastAsiaTheme="minorEastAsia"/>
              <w:noProof/>
              <w:kern w:val="2"/>
              <w:sz w:val="24"/>
              <w:szCs w:val="24"/>
              <w:lang w:eastAsia="pl-PL"/>
              <w14:ligatures w14:val="standardContextual"/>
            </w:rPr>
          </w:pPr>
          <w:hyperlink w:anchor="_Toc176116627" w:history="1">
            <w:r w:rsidRPr="00BC6279">
              <w:rPr>
                <w:rStyle w:val="Hyperlink"/>
                <w:noProof/>
              </w:rPr>
              <w:t>11</w:t>
            </w:r>
            <w:r>
              <w:rPr>
                <w:rFonts w:eastAsiaTheme="minorEastAsia"/>
                <w:noProof/>
                <w:kern w:val="2"/>
                <w:sz w:val="24"/>
                <w:szCs w:val="24"/>
                <w:lang w:eastAsia="pl-PL"/>
                <w14:ligatures w14:val="standardContextual"/>
              </w:rPr>
              <w:tab/>
            </w:r>
            <w:r w:rsidRPr="00BC6279">
              <w:rPr>
                <w:rStyle w:val="Hyperlink"/>
                <w:noProof/>
              </w:rPr>
              <w:t>Wykonanie robót</w:t>
            </w:r>
            <w:r>
              <w:rPr>
                <w:noProof/>
                <w:webHidden/>
              </w:rPr>
              <w:tab/>
            </w:r>
            <w:r>
              <w:rPr>
                <w:noProof/>
                <w:webHidden/>
              </w:rPr>
              <w:fldChar w:fldCharType="begin"/>
            </w:r>
            <w:r>
              <w:rPr>
                <w:noProof/>
                <w:webHidden/>
              </w:rPr>
              <w:instrText xml:space="preserve"> PAGEREF _Toc176116627 \h </w:instrText>
            </w:r>
            <w:r>
              <w:rPr>
                <w:noProof/>
                <w:webHidden/>
              </w:rPr>
            </w:r>
            <w:r>
              <w:rPr>
                <w:noProof/>
                <w:webHidden/>
              </w:rPr>
              <w:fldChar w:fldCharType="separate"/>
            </w:r>
            <w:r>
              <w:rPr>
                <w:noProof/>
                <w:webHidden/>
              </w:rPr>
              <w:t>10</w:t>
            </w:r>
            <w:r>
              <w:rPr>
                <w:noProof/>
                <w:webHidden/>
              </w:rPr>
              <w:fldChar w:fldCharType="end"/>
            </w:r>
          </w:hyperlink>
        </w:p>
        <w:p w14:paraId="44B507BB" w14:textId="5403441F" w:rsidR="004F61D6" w:rsidRDefault="004F61D6">
          <w:pPr>
            <w:pStyle w:val="TOC2"/>
            <w:tabs>
              <w:tab w:val="left" w:pos="960"/>
              <w:tab w:val="right" w:leader="dot" w:pos="9627"/>
            </w:tabs>
            <w:rPr>
              <w:rFonts w:eastAsiaTheme="minorEastAsia"/>
              <w:noProof/>
              <w:kern w:val="2"/>
              <w:sz w:val="24"/>
              <w:szCs w:val="24"/>
              <w:lang w:eastAsia="pl-PL"/>
              <w14:ligatures w14:val="standardContextual"/>
            </w:rPr>
          </w:pPr>
          <w:hyperlink w:anchor="_Toc176116628" w:history="1">
            <w:r w:rsidRPr="00BC6279">
              <w:rPr>
                <w:rStyle w:val="Hyperlink"/>
                <w:noProof/>
              </w:rPr>
              <w:t>11.1</w:t>
            </w:r>
            <w:r>
              <w:rPr>
                <w:rFonts w:eastAsiaTheme="minorEastAsia"/>
                <w:noProof/>
                <w:kern w:val="2"/>
                <w:sz w:val="24"/>
                <w:szCs w:val="24"/>
                <w:lang w:eastAsia="pl-PL"/>
                <w14:ligatures w14:val="standardContextual"/>
              </w:rPr>
              <w:tab/>
            </w:r>
            <w:r w:rsidRPr="00BC6279">
              <w:rPr>
                <w:rStyle w:val="Hyperlink"/>
                <w:noProof/>
              </w:rPr>
              <w:t>Roboty rozbiórkowe</w:t>
            </w:r>
            <w:r>
              <w:rPr>
                <w:noProof/>
                <w:webHidden/>
              </w:rPr>
              <w:tab/>
            </w:r>
            <w:r>
              <w:rPr>
                <w:noProof/>
                <w:webHidden/>
              </w:rPr>
              <w:fldChar w:fldCharType="begin"/>
            </w:r>
            <w:r>
              <w:rPr>
                <w:noProof/>
                <w:webHidden/>
              </w:rPr>
              <w:instrText xml:space="preserve"> PAGEREF _Toc176116628 \h </w:instrText>
            </w:r>
            <w:r>
              <w:rPr>
                <w:noProof/>
                <w:webHidden/>
              </w:rPr>
            </w:r>
            <w:r>
              <w:rPr>
                <w:noProof/>
                <w:webHidden/>
              </w:rPr>
              <w:fldChar w:fldCharType="separate"/>
            </w:r>
            <w:r>
              <w:rPr>
                <w:noProof/>
                <w:webHidden/>
              </w:rPr>
              <w:t>10</w:t>
            </w:r>
            <w:r>
              <w:rPr>
                <w:noProof/>
                <w:webHidden/>
              </w:rPr>
              <w:fldChar w:fldCharType="end"/>
            </w:r>
          </w:hyperlink>
        </w:p>
        <w:p w14:paraId="6FF67483" w14:textId="45D06951" w:rsidR="004F61D6" w:rsidRDefault="004F61D6">
          <w:pPr>
            <w:pStyle w:val="TOC2"/>
            <w:tabs>
              <w:tab w:val="left" w:pos="960"/>
              <w:tab w:val="right" w:leader="dot" w:pos="9627"/>
            </w:tabs>
            <w:rPr>
              <w:rFonts w:eastAsiaTheme="minorEastAsia"/>
              <w:noProof/>
              <w:kern w:val="2"/>
              <w:sz w:val="24"/>
              <w:szCs w:val="24"/>
              <w:lang w:eastAsia="pl-PL"/>
              <w14:ligatures w14:val="standardContextual"/>
            </w:rPr>
          </w:pPr>
          <w:hyperlink w:anchor="_Toc176116629" w:history="1">
            <w:r w:rsidRPr="00BC6279">
              <w:rPr>
                <w:rStyle w:val="Hyperlink"/>
                <w:noProof/>
              </w:rPr>
              <w:t>11.2</w:t>
            </w:r>
            <w:r>
              <w:rPr>
                <w:rFonts w:eastAsiaTheme="minorEastAsia"/>
                <w:noProof/>
                <w:kern w:val="2"/>
                <w:sz w:val="24"/>
                <w:szCs w:val="24"/>
                <w:lang w:eastAsia="pl-PL"/>
                <w14:ligatures w14:val="standardContextual"/>
              </w:rPr>
              <w:tab/>
            </w:r>
            <w:r w:rsidRPr="00BC6279">
              <w:rPr>
                <w:rStyle w:val="Hyperlink"/>
                <w:noProof/>
              </w:rPr>
              <w:t>Przewody rurowe instalacji wody lodowej prowadzone na zewnątrz budynku</w:t>
            </w:r>
            <w:r>
              <w:rPr>
                <w:noProof/>
                <w:webHidden/>
              </w:rPr>
              <w:tab/>
            </w:r>
            <w:r>
              <w:rPr>
                <w:noProof/>
                <w:webHidden/>
              </w:rPr>
              <w:fldChar w:fldCharType="begin"/>
            </w:r>
            <w:r>
              <w:rPr>
                <w:noProof/>
                <w:webHidden/>
              </w:rPr>
              <w:instrText xml:space="preserve"> PAGEREF _Toc176116629 \h </w:instrText>
            </w:r>
            <w:r>
              <w:rPr>
                <w:noProof/>
                <w:webHidden/>
              </w:rPr>
            </w:r>
            <w:r>
              <w:rPr>
                <w:noProof/>
                <w:webHidden/>
              </w:rPr>
              <w:fldChar w:fldCharType="separate"/>
            </w:r>
            <w:r>
              <w:rPr>
                <w:noProof/>
                <w:webHidden/>
              </w:rPr>
              <w:t>11</w:t>
            </w:r>
            <w:r>
              <w:rPr>
                <w:noProof/>
                <w:webHidden/>
              </w:rPr>
              <w:fldChar w:fldCharType="end"/>
            </w:r>
          </w:hyperlink>
        </w:p>
        <w:p w14:paraId="5CE0AECA" w14:textId="2AD207AD" w:rsidR="004F61D6" w:rsidRDefault="004F61D6">
          <w:pPr>
            <w:pStyle w:val="TOC2"/>
            <w:tabs>
              <w:tab w:val="left" w:pos="960"/>
              <w:tab w:val="right" w:leader="dot" w:pos="9627"/>
            </w:tabs>
            <w:rPr>
              <w:rFonts w:eastAsiaTheme="minorEastAsia"/>
              <w:noProof/>
              <w:kern w:val="2"/>
              <w:sz w:val="24"/>
              <w:szCs w:val="24"/>
              <w:lang w:eastAsia="pl-PL"/>
              <w14:ligatures w14:val="standardContextual"/>
            </w:rPr>
          </w:pPr>
          <w:hyperlink w:anchor="_Toc176116630" w:history="1">
            <w:r w:rsidRPr="00BC6279">
              <w:rPr>
                <w:rStyle w:val="Hyperlink"/>
                <w:noProof/>
              </w:rPr>
              <w:t>11.3</w:t>
            </w:r>
            <w:r>
              <w:rPr>
                <w:rFonts w:eastAsiaTheme="minorEastAsia"/>
                <w:noProof/>
                <w:kern w:val="2"/>
                <w:sz w:val="24"/>
                <w:szCs w:val="24"/>
                <w:lang w:eastAsia="pl-PL"/>
                <w14:ligatures w14:val="standardContextual"/>
              </w:rPr>
              <w:tab/>
            </w:r>
            <w:r w:rsidRPr="00BC6279">
              <w:rPr>
                <w:rStyle w:val="Hyperlink"/>
                <w:noProof/>
              </w:rPr>
              <w:t>Izolacje i warstwy ochronne</w:t>
            </w:r>
            <w:r>
              <w:rPr>
                <w:noProof/>
                <w:webHidden/>
              </w:rPr>
              <w:tab/>
            </w:r>
            <w:r>
              <w:rPr>
                <w:noProof/>
                <w:webHidden/>
              </w:rPr>
              <w:fldChar w:fldCharType="begin"/>
            </w:r>
            <w:r>
              <w:rPr>
                <w:noProof/>
                <w:webHidden/>
              </w:rPr>
              <w:instrText xml:space="preserve"> PAGEREF _Toc176116630 \h </w:instrText>
            </w:r>
            <w:r>
              <w:rPr>
                <w:noProof/>
                <w:webHidden/>
              </w:rPr>
            </w:r>
            <w:r>
              <w:rPr>
                <w:noProof/>
                <w:webHidden/>
              </w:rPr>
              <w:fldChar w:fldCharType="separate"/>
            </w:r>
            <w:r>
              <w:rPr>
                <w:noProof/>
                <w:webHidden/>
              </w:rPr>
              <w:t>11</w:t>
            </w:r>
            <w:r>
              <w:rPr>
                <w:noProof/>
                <w:webHidden/>
              </w:rPr>
              <w:fldChar w:fldCharType="end"/>
            </w:r>
          </w:hyperlink>
        </w:p>
        <w:p w14:paraId="329E561F" w14:textId="4A259807" w:rsidR="004F61D6" w:rsidRDefault="004F61D6">
          <w:pPr>
            <w:pStyle w:val="TOC2"/>
            <w:tabs>
              <w:tab w:val="left" w:pos="960"/>
              <w:tab w:val="right" w:leader="dot" w:pos="9627"/>
            </w:tabs>
            <w:rPr>
              <w:rFonts w:eastAsiaTheme="minorEastAsia"/>
              <w:noProof/>
              <w:kern w:val="2"/>
              <w:sz w:val="24"/>
              <w:szCs w:val="24"/>
              <w:lang w:eastAsia="pl-PL"/>
              <w14:ligatures w14:val="standardContextual"/>
            </w:rPr>
          </w:pPr>
          <w:hyperlink w:anchor="_Toc176116631" w:history="1">
            <w:r w:rsidRPr="00BC6279">
              <w:rPr>
                <w:rStyle w:val="Hyperlink"/>
                <w:noProof/>
              </w:rPr>
              <w:t>11.4</w:t>
            </w:r>
            <w:r>
              <w:rPr>
                <w:rFonts w:eastAsiaTheme="minorEastAsia"/>
                <w:noProof/>
                <w:kern w:val="2"/>
                <w:sz w:val="24"/>
                <w:szCs w:val="24"/>
                <w:lang w:eastAsia="pl-PL"/>
                <w14:ligatures w14:val="standardContextual"/>
              </w:rPr>
              <w:tab/>
            </w:r>
            <w:r w:rsidRPr="00BC6279">
              <w:rPr>
                <w:rStyle w:val="Hyperlink"/>
                <w:noProof/>
              </w:rPr>
              <w:t>Armatura</w:t>
            </w:r>
            <w:r>
              <w:rPr>
                <w:noProof/>
                <w:webHidden/>
              </w:rPr>
              <w:tab/>
            </w:r>
            <w:r>
              <w:rPr>
                <w:noProof/>
                <w:webHidden/>
              </w:rPr>
              <w:fldChar w:fldCharType="begin"/>
            </w:r>
            <w:r>
              <w:rPr>
                <w:noProof/>
                <w:webHidden/>
              </w:rPr>
              <w:instrText xml:space="preserve"> PAGEREF _Toc176116631 \h </w:instrText>
            </w:r>
            <w:r>
              <w:rPr>
                <w:noProof/>
                <w:webHidden/>
              </w:rPr>
            </w:r>
            <w:r>
              <w:rPr>
                <w:noProof/>
                <w:webHidden/>
              </w:rPr>
              <w:fldChar w:fldCharType="separate"/>
            </w:r>
            <w:r>
              <w:rPr>
                <w:noProof/>
                <w:webHidden/>
              </w:rPr>
              <w:t>12</w:t>
            </w:r>
            <w:r>
              <w:rPr>
                <w:noProof/>
                <w:webHidden/>
              </w:rPr>
              <w:fldChar w:fldCharType="end"/>
            </w:r>
          </w:hyperlink>
        </w:p>
        <w:p w14:paraId="7F5ABBD3" w14:textId="6E7064B2" w:rsidR="004F61D6" w:rsidRDefault="004F61D6">
          <w:pPr>
            <w:pStyle w:val="TOC1"/>
            <w:tabs>
              <w:tab w:val="left" w:pos="720"/>
              <w:tab w:val="right" w:leader="dot" w:pos="9627"/>
            </w:tabs>
            <w:rPr>
              <w:rFonts w:eastAsiaTheme="minorEastAsia"/>
              <w:noProof/>
              <w:kern w:val="2"/>
              <w:sz w:val="24"/>
              <w:szCs w:val="24"/>
              <w:lang w:eastAsia="pl-PL"/>
              <w14:ligatures w14:val="standardContextual"/>
            </w:rPr>
          </w:pPr>
          <w:hyperlink w:anchor="_Toc176116632" w:history="1">
            <w:r w:rsidRPr="00BC6279">
              <w:rPr>
                <w:rStyle w:val="Hyperlink"/>
                <w:noProof/>
              </w:rPr>
              <w:t>12</w:t>
            </w:r>
            <w:r>
              <w:rPr>
                <w:rFonts w:eastAsiaTheme="minorEastAsia"/>
                <w:noProof/>
                <w:kern w:val="2"/>
                <w:sz w:val="24"/>
                <w:szCs w:val="24"/>
                <w:lang w:eastAsia="pl-PL"/>
                <w14:ligatures w14:val="standardContextual"/>
              </w:rPr>
              <w:tab/>
            </w:r>
            <w:r w:rsidRPr="00BC6279">
              <w:rPr>
                <w:rStyle w:val="Hyperlink"/>
                <w:noProof/>
              </w:rPr>
              <w:t>Obmiar robót</w:t>
            </w:r>
            <w:r>
              <w:rPr>
                <w:noProof/>
                <w:webHidden/>
              </w:rPr>
              <w:tab/>
            </w:r>
            <w:r>
              <w:rPr>
                <w:noProof/>
                <w:webHidden/>
              </w:rPr>
              <w:fldChar w:fldCharType="begin"/>
            </w:r>
            <w:r>
              <w:rPr>
                <w:noProof/>
                <w:webHidden/>
              </w:rPr>
              <w:instrText xml:space="preserve"> PAGEREF _Toc176116632 \h </w:instrText>
            </w:r>
            <w:r>
              <w:rPr>
                <w:noProof/>
                <w:webHidden/>
              </w:rPr>
            </w:r>
            <w:r>
              <w:rPr>
                <w:noProof/>
                <w:webHidden/>
              </w:rPr>
              <w:fldChar w:fldCharType="separate"/>
            </w:r>
            <w:r>
              <w:rPr>
                <w:noProof/>
                <w:webHidden/>
              </w:rPr>
              <w:t>12</w:t>
            </w:r>
            <w:r>
              <w:rPr>
                <w:noProof/>
                <w:webHidden/>
              </w:rPr>
              <w:fldChar w:fldCharType="end"/>
            </w:r>
          </w:hyperlink>
        </w:p>
        <w:p w14:paraId="56E48251" w14:textId="48216A81" w:rsidR="004F61D6" w:rsidRDefault="004F61D6">
          <w:pPr>
            <w:pStyle w:val="TOC1"/>
            <w:tabs>
              <w:tab w:val="left" w:pos="720"/>
              <w:tab w:val="right" w:leader="dot" w:pos="9627"/>
            </w:tabs>
            <w:rPr>
              <w:rFonts w:eastAsiaTheme="minorEastAsia"/>
              <w:noProof/>
              <w:kern w:val="2"/>
              <w:sz w:val="24"/>
              <w:szCs w:val="24"/>
              <w:lang w:eastAsia="pl-PL"/>
              <w14:ligatures w14:val="standardContextual"/>
            </w:rPr>
          </w:pPr>
          <w:hyperlink w:anchor="_Toc176116633" w:history="1">
            <w:r w:rsidRPr="00BC6279">
              <w:rPr>
                <w:rStyle w:val="Hyperlink"/>
                <w:noProof/>
              </w:rPr>
              <w:t>13</w:t>
            </w:r>
            <w:r>
              <w:rPr>
                <w:rFonts w:eastAsiaTheme="minorEastAsia"/>
                <w:noProof/>
                <w:kern w:val="2"/>
                <w:sz w:val="24"/>
                <w:szCs w:val="24"/>
                <w:lang w:eastAsia="pl-PL"/>
                <w14:ligatures w14:val="standardContextual"/>
              </w:rPr>
              <w:tab/>
            </w:r>
            <w:r w:rsidRPr="00BC6279">
              <w:rPr>
                <w:rStyle w:val="Hyperlink"/>
                <w:noProof/>
              </w:rPr>
              <w:t>Kontrola jakości robót</w:t>
            </w:r>
            <w:r>
              <w:rPr>
                <w:noProof/>
                <w:webHidden/>
              </w:rPr>
              <w:tab/>
            </w:r>
            <w:r>
              <w:rPr>
                <w:noProof/>
                <w:webHidden/>
              </w:rPr>
              <w:fldChar w:fldCharType="begin"/>
            </w:r>
            <w:r>
              <w:rPr>
                <w:noProof/>
                <w:webHidden/>
              </w:rPr>
              <w:instrText xml:space="preserve"> PAGEREF _Toc176116633 \h </w:instrText>
            </w:r>
            <w:r>
              <w:rPr>
                <w:noProof/>
                <w:webHidden/>
              </w:rPr>
            </w:r>
            <w:r>
              <w:rPr>
                <w:noProof/>
                <w:webHidden/>
              </w:rPr>
              <w:fldChar w:fldCharType="separate"/>
            </w:r>
            <w:r>
              <w:rPr>
                <w:noProof/>
                <w:webHidden/>
              </w:rPr>
              <w:t>13</w:t>
            </w:r>
            <w:r>
              <w:rPr>
                <w:noProof/>
                <w:webHidden/>
              </w:rPr>
              <w:fldChar w:fldCharType="end"/>
            </w:r>
          </w:hyperlink>
        </w:p>
        <w:p w14:paraId="17683039" w14:textId="1C6447CD" w:rsidR="004F61D6" w:rsidRDefault="004F61D6">
          <w:pPr>
            <w:pStyle w:val="TOC1"/>
            <w:tabs>
              <w:tab w:val="left" w:pos="720"/>
              <w:tab w:val="right" w:leader="dot" w:pos="9627"/>
            </w:tabs>
            <w:rPr>
              <w:rFonts w:eastAsiaTheme="minorEastAsia"/>
              <w:noProof/>
              <w:kern w:val="2"/>
              <w:sz w:val="24"/>
              <w:szCs w:val="24"/>
              <w:lang w:eastAsia="pl-PL"/>
              <w14:ligatures w14:val="standardContextual"/>
            </w:rPr>
          </w:pPr>
          <w:hyperlink w:anchor="_Toc176116634" w:history="1">
            <w:r w:rsidRPr="00BC6279">
              <w:rPr>
                <w:rStyle w:val="Hyperlink"/>
                <w:noProof/>
              </w:rPr>
              <w:t>14</w:t>
            </w:r>
            <w:r>
              <w:rPr>
                <w:rFonts w:eastAsiaTheme="minorEastAsia"/>
                <w:noProof/>
                <w:kern w:val="2"/>
                <w:sz w:val="24"/>
                <w:szCs w:val="24"/>
                <w:lang w:eastAsia="pl-PL"/>
                <w14:ligatures w14:val="standardContextual"/>
              </w:rPr>
              <w:tab/>
            </w:r>
            <w:r w:rsidRPr="00BC6279">
              <w:rPr>
                <w:rStyle w:val="Hyperlink"/>
                <w:noProof/>
              </w:rPr>
              <w:t>Odbiór robót</w:t>
            </w:r>
            <w:r>
              <w:rPr>
                <w:noProof/>
                <w:webHidden/>
              </w:rPr>
              <w:tab/>
            </w:r>
            <w:r>
              <w:rPr>
                <w:noProof/>
                <w:webHidden/>
              </w:rPr>
              <w:fldChar w:fldCharType="begin"/>
            </w:r>
            <w:r>
              <w:rPr>
                <w:noProof/>
                <w:webHidden/>
              </w:rPr>
              <w:instrText xml:space="preserve"> PAGEREF _Toc176116634 \h </w:instrText>
            </w:r>
            <w:r>
              <w:rPr>
                <w:noProof/>
                <w:webHidden/>
              </w:rPr>
            </w:r>
            <w:r>
              <w:rPr>
                <w:noProof/>
                <w:webHidden/>
              </w:rPr>
              <w:fldChar w:fldCharType="separate"/>
            </w:r>
            <w:r>
              <w:rPr>
                <w:noProof/>
                <w:webHidden/>
              </w:rPr>
              <w:t>14</w:t>
            </w:r>
            <w:r>
              <w:rPr>
                <w:noProof/>
                <w:webHidden/>
              </w:rPr>
              <w:fldChar w:fldCharType="end"/>
            </w:r>
          </w:hyperlink>
        </w:p>
        <w:p w14:paraId="130EC989" w14:textId="0AF87B97" w:rsidR="004F61D6" w:rsidRDefault="004F61D6">
          <w:pPr>
            <w:pStyle w:val="TOC1"/>
            <w:tabs>
              <w:tab w:val="left" w:pos="720"/>
              <w:tab w:val="right" w:leader="dot" w:pos="9627"/>
            </w:tabs>
            <w:rPr>
              <w:rFonts w:eastAsiaTheme="minorEastAsia"/>
              <w:noProof/>
              <w:kern w:val="2"/>
              <w:sz w:val="24"/>
              <w:szCs w:val="24"/>
              <w:lang w:eastAsia="pl-PL"/>
              <w14:ligatures w14:val="standardContextual"/>
            </w:rPr>
          </w:pPr>
          <w:hyperlink w:anchor="_Toc176116635" w:history="1">
            <w:r w:rsidRPr="00BC6279">
              <w:rPr>
                <w:rStyle w:val="Hyperlink"/>
                <w:noProof/>
              </w:rPr>
              <w:t>15</w:t>
            </w:r>
            <w:r>
              <w:rPr>
                <w:rFonts w:eastAsiaTheme="minorEastAsia"/>
                <w:noProof/>
                <w:kern w:val="2"/>
                <w:sz w:val="24"/>
                <w:szCs w:val="24"/>
                <w:lang w:eastAsia="pl-PL"/>
                <w14:ligatures w14:val="standardContextual"/>
              </w:rPr>
              <w:tab/>
            </w:r>
            <w:r w:rsidRPr="00BC6279">
              <w:rPr>
                <w:rStyle w:val="Hyperlink"/>
                <w:noProof/>
              </w:rPr>
              <w:t>Rozliczenie robót</w:t>
            </w:r>
            <w:r>
              <w:rPr>
                <w:noProof/>
                <w:webHidden/>
              </w:rPr>
              <w:tab/>
            </w:r>
            <w:r>
              <w:rPr>
                <w:noProof/>
                <w:webHidden/>
              </w:rPr>
              <w:fldChar w:fldCharType="begin"/>
            </w:r>
            <w:r>
              <w:rPr>
                <w:noProof/>
                <w:webHidden/>
              </w:rPr>
              <w:instrText xml:space="preserve"> PAGEREF _Toc176116635 \h </w:instrText>
            </w:r>
            <w:r>
              <w:rPr>
                <w:noProof/>
                <w:webHidden/>
              </w:rPr>
            </w:r>
            <w:r>
              <w:rPr>
                <w:noProof/>
                <w:webHidden/>
              </w:rPr>
              <w:fldChar w:fldCharType="separate"/>
            </w:r>
            <w:r>
              <w:rPr>
                <w:noProof/>
                <w:webHidden/>
              </w:rPr>
              <w:t>16</w:t>
            </w:r>
            <w:r>
              <w:rPr>
                <w:noProof/>
                <w:webHidden/>
              </w:rPr>
              <w:fldChar w:fldCharType="end"/>
            </w:r>
          </w:hyperlink>
        </w:p>
        <w:p w14:paraId="3956438B" w14:textId="62808554" w:rsidR="004F61D6" w:rsidRDefault="004F61D6">
          <w:pPr>
            <w:pStyle w:val="TOC1"/>
            <w:tabs>
              <w:tab w:val="left" w:pos="720"/>
              <w:tab w:val="right" w:leader="dot" w:pos="9627"/>
            </w:tabs>
            <w:rPr>
              <w:rFonts w:eastAsiaTheme="minorEastAsia"/>
              <w:noProof/>
              <w:kern w:val="2"/>
              <w:sz w:val="24"/>
              <w:szCs w:val="24"/>
              <w:lang w:eastAsia="pl-PL"/>
              <w14:ligatures w14:val="standardContextual"/>
            </w:rPr>
          </w:pPr>
          <w:hyperlink w:anchor="_Toc176116636" w:history="1">
            <w:r w:rsidRPr="00BC6279">
              <w:rPr>
                <w:rStyle w:val="Hyperlink"/>
                <w:noProof/>
              </w:rPr>
              <w:t>16</w:t>
            </w:r>
            <w:r>
              <w:rPr>
                <w:rFonts w:eastAsiaTheme="minorEastAsia"/>
                <w:noProof/>
                <w:kern w:val="2"/>
                <w:sz w:val="24"/>
                <w:szCs w:val="24"/>
                <w:lang w:eastAsia="pl-PL"/>
                <w14:ligatures w14:val="standardContextual"/>
              </w:rPr>
              <w:tab/>
            </w:r>
            <w:r w:rsidRPr="00BC6279">
              <w:rPr>
                <w:rStyle w:val="Hyperlink"/>
                <w:noProof/>
              </w:rPr>
              <w:t>Przepisy związane</w:t>
            </w:r>
            <w:r>
              <w:rPr>
                <w:noProof/>
                <w:webHidden/>
              </w:rPr>
              <w:tab/>
            </w:r>
            <w:r>
              <w:rPr>
                <w:noProof/>
                <w:webHidden/>
              </w:rPr>
              <w:fldChar w:fldCharType="begin"/>
            </w:r>
            <w:r>
              <w:rPr>
                <w:noProof/>
                <w:webHidden/>
              </w:rPr>
              <w:instrText xml:space="preserve"> PAGEREF _Toc176116636 \h </w:instrText>
            </w:r>
            <w:r>
              <w:rPr>
                <w:noProof/>
                <w:webHidden/>
              </w:rPr>
            </w:r>
            <w:r>
              <w:rPr>
                <w:noProof/>
                <w:webHidden/>
              </w:rPr>
              <w:fldChar w:fldCharType="separate"/>
            </w:r>
            <w:r>
              <w:rPr>
                <w:noProof/>
                <w:webHidden/>
              </w:rPr>
              <w:t>17</w:t>
            </w:r>
            <w:r>
              <w:rPr>
                <w:noProof/>
                <w:webHidden/>
              </w:rPr>
              <w:fldChar w:fldCharType="end"/>
            </w:r>
          </w:hyperlink>
        </w:p>
        <w:p w14:paraId="3D69FCDE" w14:textId="0E4C96D4" w:rsidR="004F61D6" w:rsidRDefault="004F61D6">
          <w:pPr>
            <w:pStyle w:val="TOC2"/>
            <w:tabs>
              <w:tab w:val="left" w:pos="960"/>
              <w:tab w:val="right" w:leader="dot" w:pos="9627"/>
            </w:tabs>
            <w:rPr>
              <w:rFonts w:eastAsiaTheme="minorEastAsia"/>
              <w:noProof/>
              <w:kern w:val="2"/>
              <w:sz w:val="24"/>
              <w:szCs w:val="24"/>
              <w:lang w:eastAsia="pl-PL"/>
              <w14:ligatures w14:val="standardContextual"/>
            </w:rPr>
          </w:pPr>
          <w:hyperlink w:anchor="_Toc176116637" w:history="1">
            <w:r w:rsidRPr="00BC6279">
              <w:rPr>
                <w:rStyle w:val="Hyperlink"/>
                <w:noProof/>
              </w:rPr>
              <w:t>16.1</w:t>
            </w:r>
            <w:r>
              <w:rPr>
                <w:rFonts w:eastAsiaTheme="minorEastAsia"/>
                <w:noProof/>
                <w:kern w:val="2"/>
                <w:sz w:val="24"/>
                <w:szCs w:val="24"/>
                <w:lang w:eastAsia="pl-PL"/>
                <w14:ligatures w14:val="standardContextual"/>
              </w:rPr>
              <w:tab/>
            </w:r>
            <w:r w:rsidRPr="00BC6279">
              <w:rPr>
                <w:rStyle w:val="Hyperlink"/>
                <w:noProof/>
              </w:rPr>
              <w:t>Rozporządzenia, przepisy i normy</w:t>
            </w:r>
            <w:r>
              <w:rPr>
                <w:noProof/>
                <w:webHidden/>
              </w:rPr>
              <w:tab/>
            </w:r>
            <w:r>
              <w:rPr>
                <w:noProof/>
                <w:webHidden/>
              </w:rPr>
              <w:fldChar w:fldCharType="begin"/>
            </w:r>
            <w:r>
              <w:rPr>
                <w:noProof/>
                <w:webHidden/>
              </w:rPr>
              <w:instrText xml:space="preserve"> PAGEREF _Toc176116637 \h </w:instrText>
            </w:r>
            <w:r>
              <w:rPr>
                <w:noProof/>
                <w:webHidden/>
              </w:rPr>
            </w:r>
            <w:r>
              <w:rPr>
                <w:noProof/>
                <w:webHidden/>
              </w:rPr>
              <w:fldChar w:fldCharType="separate"/>
            </w:r>
            <w:r>
              <w:rPr>
                <w:noProof/>
                <w:webHidden/>
              </w:rPr>
              <w:t>17</w:t>
            </w:r>
            <w:r>
              <w:rPr>
                <w:noProof/>
                <w:webHidden/>
              </w:rPr>
              <w:fldChar w:fldCharType="end"/>
            </w:r>
          </w:hyperlink>
        </w:p>
        <w:p w14:paraId="7D0B8082" w14:textId="2616B488" w:rsidR="00BD0FA7" w:rsidRPr="00D70B23" w:rsidRDefault="004E59B3" w:rsidP="00D70B23">
          <w:r w:rsidRPr="002118C4">
            <w:rPr>
              <w:b/>
              <w:bCs/>
            </w:rPr>
            <w:fldChar w:fldCharType="end"/>
          </w:r>
        </w:p>
      </w:sdtContent>
    </w:sdt>
    <w:p w14:paraId="11F3B34E" w14:textId="77777777" w:rsidR="00552E7D" w:rsidRDefault="00552E7D">
      <w:pPr>
        <w:spacing w:before="0" w:after="160"/>
        <w:jc w:val="left"/>
        <w:rPr>
          <w:rFonts w:asciiTheme="majorHAnsi" w:eastAsiaTheme="majorEastAsia" w:hAnsiTheme="majorHAnsi" w:cstheme="majorBidi"/>
          <w:b/>
          <w:sz w:val="32"/>
          <w:szCs w:val="32"/>
        </w:rPr>
      </w:pPr>
      <w:r>
        <w:br w:type="page"/>
      </w:r>
    </w:p>
    <w:p w14:paraId="3D4DF968" w14:textId="29B7F9B7" w:rsidR="00E32D75" w:rsidRPr="002118C4" w:rsidRDefault="00F21802" w:rsidP="00E32D75">
      <w:pPr>
        <w:pStyle w:val="Heading1"/>
      </w:pPr>
      <w:bookmarkStart w:id="0" w:name="_Toc176116611"/>
      <w:r w:rsidRPr="002118C4">
        <w:lastRenderedPageBreak/>
        <w:t>Wstęp</w:t>
      </w:r>
      <w:bookmarkEnd w:id="0"/>
    </w:p>
    <w:p w14:paraId="7365E01F" w14:textId="77777777" w:rsidR="0043611A" w:rsidRPr="00F01EAB" w:rsidRDefault="00F01EAB" w:rsidP="004D043F">
      <w:pPr>
        <w:spacing w:line="360" w:lineRule="auto"/>
      </w:pPr>
      <w:r w:rsidRPr="00F01EAB">
        <w:t xml:space="preserve">Niniejsza dokumentacja została </w:t>
      </w:r>
      <w:r>
        <w:t>o</w:t>
      </w:r>
      <w:r w:rsidR="00584AB4">
        <w:t>p</w:t>
      </w:r>
      <w:r>
        <w:t xml:space="preserve">racowana na zlecenie </w:t>
      </w:r>
      <w:r w:rsidRPr="00F01EAB">
        <w:t>Uniwersytet</w:t>
      </w:r>
      <w:r>
        <w:t xml:space="preserve">u Adama Mickiewicza w Poznaniu dla </w:t>
      </w:r>
      <w:r w:rsidRPr="00F01EAB">
        <w:t>Wydział</w:t>
      </w:r>
      <w:r>
        <w:t>u</w:t>
      </w:r>
      <w:r w:rsidRPr="00F01EAB">
        <w:t xml:space="preserve"> Biologii</w:t>
      </w:r>
      <w:r w:rsidR="00FC5F3A">
        <w:t xml:space="preserve"> znajdującego się przy ul.</w:t>
      </w:r>
      <w:r w:rsidRPr="00F01EAB">
        <w:t xml:space="preserve"> Uniwersytetu </w:t>
      </w:r>
      <w:r w:rsidR="00FC5F3A">
        <w:t xml:space="preserve">Poznańskiego 6, w </w:t>
      </w:r>
      <w:r w:rsidRPr="00F01EAB">
        <w:t>Poznaniu</w:t>
      </w:r>
      <w:r>
        <w:t xml:space="preserve">. </w:t>
      </w:r>
    </w:p>
    <w:p w14:paraId="26540132" w14:textId="77777777" w:rsidR="00E32D75" w:rsidRDefault="00F21802" w:rsidP="00E32D75">
      <w:pPr>
        <w:pStyle w:val="Heading2"/>
      </w:pPr>
      <w:bookmarkStart w:id="1" w:name="_Toc176116612"/>
      <w:r w:rsidRPr="002118C4">
        <w:t>Przedmiot opracowania</w:t>
      </w:r>
      <w:bookmarkEnd w:id="1"/>
    </w:p>
    <w:p w14:paraId="7FBE9F6C" w14:textId="77777777" w:rsidR="007B5302" w:rsidRPr="007B5302" w:rsidRDefault="007B5302" w:rsidP="007B5302"/>
    <w:p w14:paraId="4EF6DE48" w14:textId="77777777" w:rsidR="00D45B67" w:rsidRDefault="00BD0FA7" w:rsidP="004D043F">
      <w:pPr>
        <w:spacing w:line="360" w:lineRule="auto"/>
      </w:pPr>
      <w:r w:rsidRPr="00BD0FA7">
        <w:t xml:space="preserve">Przedmiotem niniejszej Specyfikacji Technicznej Wykonania i Odbioru Robót (zwanej dalej: Specyfikacją lub STWiOR) jest </w:t>
      </w:r>
      <w:r>
        <w:t>określenie zbio</w:t>
      </w:r>
      <w:r w:rsidRPr="00BD0FA7">
        <w:t>r</w:t>
      </w:r>
      <w:r>
        <w:t>u</w:t>
      </w:r>
      <w:r w:rsidRPr="00BD0FA7">
        <w:t xml:space="preserve"> wymagań</w:t>
      </w:r>
      <w:r>
        <w:t>, które będą miały zastosowanie</w:t>
      </w:r>
      <w:r w:rsidRPr="00BD0FA7">
        <w:t xml:space="preserve"> w </w:t>
      </w:r>
      <w:r>
        <w:t>prac</w:t>
      </w:r>
      <w:r w:rsidR="001C7495">
        <w:t>ach</w:t>
      </w:r>
      <w:r>
        <w:t xml:space="preserve"> prowadzonych </w:t>
      </w:r>
      <w:r w:rsidR="001C7495">
        <w:t xml:space="preserve">w ramach </w:t>
      </w:r>
      <w:r w:rsidR="00FE4190">
        <w:t>dwóch etapów wielobranżowego projektu modernizacji instalacji wody lodowej Wydziału Biologii znajdującego się przy ul.</w:t>
      </w:r>
      <w:r w:rsidR="00FE4190" w:rsidRPr="00F01EAB">
        <w:t xml:space="preserve"> Uniwersytetu </w:t>
      </w:r>
      <w:r w:rsidR="00FE4190">
        <w:t xml:space="preserve">Poznańskiego 6, w </w:t>
      </w:r>
      <w:r w:rsidR="00FE4190" w:rsidRPr="00F01EAB">
        <w:t>Poznaniu</w:t>
      </w:r>
      <w:r w:rsidR="00FE4190">
        <w:t xml:space="preserve">. </w:t>
      </w:r>
    </w:p>
    <w:p w14:paraId="6FBA474C" w14:textId="15BA26CA" w:rsidR="00FE4190" w:rsidRDefault="001C7495" w:rsidP="004D043F">
      <w:pPr>
        <w:spacing w:line="360" w:lineRule="auto"/>
      </w:pPr>
      <w:r>
        <w:t xml:space="preserve">Etap </w:t>
      </w:r>
      <w:r w:rsidR="009F29BC">
        <w:t>I</w:t>
      </w:r>
      <w:r>
        <w:t xml:space="preserve"> </w:t>
      </w:r>
      <w:r w:rsidR="00FE4190">
        <w:t>pierwszy</w:t>
      </w:r>
      <w:r w:rsidR="00D45B67">
        <w:t xml:space="preserve"> projektu</w:t>
      </w:r>
      <w:r w:rsidR="00FE4190">
        <w:t xml:space="preserve"> obejmuje </w:t>
      </w:r>
      <w:r w:rsidR="00D45B67">
        <w:t>opracowanie</w:t>
      </w:r>
      <w:r>
        <w:t xml:space="preserve"> wymiany </w:t>
      </w:r>
      <w:r w:rsidR="009F29BC" w:rsidRPr="00083E2E">
        <w:t xml:space="preserve">dwóch spośród trzech </w:t>
      </w:r>
      <w:r w:rsidR="00A3317F" w:rsidRPr="00083E2E">
        <w:t>is</w:t>
      </w:r>
      <w:r w:rsidR="00A3317F">
        <w:t>t</w:t>
      </w:r>
      <w:r w:rsidR="00A3317F" w:rsidRPr="00083E2E">
        <w:t>niejących</w:t>
      </w:r>
      <w:r w:rsidR="009F29BC" w:rsidRPr="00083E2E">
        <w:t xml:space="preserve"> agregatów wody lodowej</w:t>
      </w:r>
      <w:r w:rsidR="009F29BC">
        <w:t xml:space="preserve"> </w:t>
      </w:r>
      <w:r w:rsidR="00FE4190">
        <w:t>a</w:t>
      </w:r>
      <w:r>
        <w:t xml:space="preserve"> Etap</w:t>
      </w:r>
      <w:r w:rsidR="00FE4190">
        <w:t xml:space="preserve"> </w:t>
      </w:r>
      <w:r w:rsidR="009F29BC">
        <w:t>II</w:t>
      </w:r>
      <w:r w:rsidR="00FE4190">
        <w:t xml:space="preserve"> </w:t>
      </w:r>
      <w:r w:rsidR="00D45B67">
        <w:t>opracowanie pozwalające na</w:t>
      </w:r>
      <w:r>
        <w:t xml:space="preserve"> rozdzieleni</w:t>
      </w:r>
      <w:r w:rsidR="00D45B67">
        <w:t>e</w:t>
      </w:r>
      <w:r>
        <w:t xml:space="preserve"> instalacji wewnętrznej budynku od zewnętrznej </w:t>
      </w:r>
      <w:r w:rsidR="00FE4190">
        <w:t>instalacji przygotowania chłodu.</w:t>
      </w:r>
      <w:r>
        <w:t xml:space="preserve"> </w:t>
      </w:r>
    </w:p>
    <w:p w14:paraId="584E11F7" w14:textId="77777777" w:rsidR="0043611A" w:rsidRPr="00F01EAB" w:rsidRDefault="00FE4190" w:rsidP="004D043F">
      <w:pPr>
        <w:spacing w:line="360" w:lineRule="auto"/>
      </w:pPr>
      <w:r>
        <w:t>Niniejsze o</w:t>
      </w:r>
      <w:r w:rsidR="00BD0FA7">
        <w:t>pracowanie obejmuje</w:t>
      </w:r>
      <w:r w:rsidR="00BD0FA7" w:rsidRPr="00BD0FA7">
        <w:t xml:space="preserve"> wymagania </w:t>
      </w:r>
      <w:r w:rsidR="00D45B67">
        <w:t xml:space="preserve">dotyczące </w:t>
      </w:r>
      <w:r w:rsidR="00BD0FA7" w:rsidRPr="00BD0FA7">
        <w:t>właściwości urządzeń i materiałów, wymagania dotyczące sposobu wykonania i oceny prawidłowości poszczególnych robót instalacyjnych oraz określenie zakresu prac, które powinny być ujęte w cenach poszczególnych pozycjach istotnych zestawień materiałów i elementów instalacji.</w:t>
      </w:r>
    </w:p>
    <w:p w14:paraId="4614052D" w14:textId="77777777" w:rsidR="00BD0FA7" w:rsidRDefault="00BD0FA7" w:rsidP="00BD0FA7">
      <w:pPr>
        <w:pStyle w:val="Heading2"/>
      </w:pPr>
      <w:bookmarkStart w:id="2" w:name="_Toc176116613"/>
      <w:r w:rsidRPr="00BD0FA7">
        <w:t>Dokumenty odniesienia</w:t>
      </w:r>
      <w:bookmarkEnd w:id="2"/>
    </w:p>
    <w:p w14:paraId="09175E07" w14:textId="77777777" w:rsidR="007B5302" w:rsidRPr="007B5302" w:rsidRDefault="007B5302" w:rsidP="007B5302"/>
    <w:p w14:paraId="607EDB61" w14:textId="77777777" w:rsidR="00016964" w:rsidRDefault="00016964" w:rsidP="00016964">
      <w:pPr>
        <w:spacing w:line="360" w:lineRule="auto"/>
      </w:pPr>
      <w:r>
        <w:t>Jako podstawowe dokumenty odniesienia należy traktować:</w:t>
      </w:r>
    </w:p>
    <w:p w14:paraId="7DB2F1D9" w14:textId="77777777" w:rsidR="00016964" w:rsidRDefault="00935D8A" w:rsidP="00085A7C">
      <w:pPr>
        <w:pStyle w:val="ListParagraph"/>
        <w:numPr>
          <w:ilvl w:val="0"/>
          <w:numId w:val="2"/>
        </w:numPr>
        <w:spacing w:line="360" w:lineRule="auto"/>
      </w:pPr>
      <w:r>
        <w:t>Wielobranżowy projekt wykonawczy</w:t>
      </w:r>
      <w:r w:rsidR="00016964">
        <w:t xml:space="preserve"> modyfikacji instalacji wody lodowej dl</w:t>
      </w:r>
      <w:r>
        <w:t>a budynku Wydziału Biologii UAM obejmujący etap 1 czyli „Projekt wymiany istniejących agregatów wody lodowej”</w:t>
      </w:r>
    </w:p>
    <w:p w14:paraId="54F51B53" w14:textId="77777777" w:rsidR="00016964" w:rsidRPr="000111D5" w:rsidRDefault="00016964" w:rsidP="000111D5">
      <w:pPr>
        <w:pStyle w:val="ListParagraph"/>
        <w:spacing w:line="360" w:lineRule="auto"/>
        <w:ind w:left="720"/>
      </w:pPr>
      <w:r>
        <w:t>oraz</w:t>
      </w:r>
      <w:r w:rsidR="000111D5">
        <w:t xml:space="preserve"> </w:t>
      </w:r>
      <w:r w:rsidR="00935D8A">
        <w:t>etap 2 , to jest „</w:t>
      </w:r>
      <w:r w:rsidR="000111D5">
        <w:t>P</w:t>
      </w:r>
      <w:r w:rsidR="000111D5" w:rsidRPr="000111D5">
        <w:t xml:space="preserve">rojekt rozdzielenia instalacji wewnętrznej budynku od zewnętrznej </w:t>
      </w:r>
      <w:r w:rsidR="000111D5">
        <w:t>instalacji przygotowania chłodu</w:t>
      </w:r>
      <w:r w:rsidR="00935D8A">
        <w:t>”</w:t>
      </w:r>
    </w:p>
    <w:p w14:paraId="5A2624FB" w14:textId="77777777" w:rsidR="00016964" w:rsidRDefault="00016964" w:rsidP="00085A7C">
      <w:pPr>
        <w:pStyle w:val="ListParagraph"/>
        <w:numPr>
          <w:ilvl w:val="0"/>
          <w:numId w:val="2"/>
        </w:numPr>
        <w:spacing w:line="360" w:lineRule="auto"/>
      </w:pPr>
      <w:r>
        <w:t>Ustawa Prawo Budowlane z dnia 07.07.1994 z późniejszymi zmianami,</w:t>
      </w:r>
    </w:p>
    <w:p w14:paraId="04658542" w14:textId="77777777" w:rsidR="000111D5" w:rsidRDefault="000111D5" w:rsidP="000111D5">
      <w:pPr>
        <w:pStyle w:val="ListParagraph"/>
        <w:numPr>
          <w:ilvl w:val="0"/>
          <w:numId w:val="2"/>
        </w:numPr>
        <w:spacing w:line="360" w:lineRule="auto"/>
      </w:pPr>
      <w:r>
        <w:t>Ustawa z dnia 7 lipca 1994 r. Prawo Budowlane, z późniejszymi zmianami.</w:t>
      </w:r>
    </w:p>
    <w:p w14:paraId="45B5E0CF" w14:textId="77777777" w:rsidR="000111D5" w:rsidRDefault="000111D5" w:rsidP="000111D5">
      <w:pPr>
        <w:pStyle w:val="ListParagraph"/>
        <w:numPr>
          <w:ilvl w:val="0"/>
          <w:numId w:val="2"/>
        </w:numPr>
        <w:spacing w:line="360" w:lineRule="auto"/>
      </w:pPr>
      <w:r>
        <w:t>Rozporządzenie Ministra Infrastruktury z dnia 9 czerwca 2022 r. w sprawie warunków technicznych, jakim powinny odpowiadać budynki i ich usytuowanie (tekst jednolity).</w:t>
      </w:r>
    </w:p>
    <w:p w14:paraId="6D7E4900" w14:textId="77777777" w:rsidR="000111D5" w:rsidRDefault="000111D5" w:rsidP="000111D5">
      <w:pPr>
        <w:pStyle w:val="ListParagraph"/>
        <w:numPr>
          <w:ilvl w:val="0"/>
          <w:numId w:val="2"/>
        </w:numPr>
        <w:spacing w:line="360" w:lineRule="auto"/>
      </w:pPr>
      <w:r>
        <w:t>Rozporządzenie Ministra Pracy i Polityki Socjalnej z dnia 26 września 1997 r. w sprawie ogólnych przepisów bezpieczeństwa i higieny pracy.</w:t>
      </w:r>
    </w:p>
    <w:p w14:paraId="20C3831B" w14:textId="77777777" w:rsidR="000111D5" w:rsidRDefault="000111D5" w:rsidP="000111D5">
      <w:pPr>
        <w:pStyle w:val="ListParagraph"/>
        <w:numPr>
          <w:ilvl w:val="0"/>
          <w:numId w:val="2"/>
        </w:numPr>
        <w:spacing w:line="360" w:lineRule="auto"/>
      </w:pPr>
      <w:r>
        <w:t>Rozporządzenie Rady Ministrów z dnia 18 grudnia 1996 r. w sprawie urządzeń zaopatrzenia w wodę i urządzeń kanalizacyjnych oraz zasad ustalania opłat za wodę i wprowadzenie ścieków.</w:t>
      </w:r>
    </w:p>
    <w:p w14:paraId="07897143" w14:textId="77777777" w:rsidR="000111D5" w:rsidRDefault="000111D5" w:rsidP="000111D5">
      <w:pPr>
        <w:pStyle w:val="ListParagraph"/>
        <w:numPr>
          <w:ilvl w:val="0"/>
          <w:numId w:val="2"/>
        </w:numPr>
        <w:spacing w:line="360" w:lineRule="auto"/>
      </w:pPr>
      <w:r>
        <w:lastRenderedPageBreak/>
        <w:t>Rozporządzenie Ministra Infrastruktury z dnia 27 sierpnia 2002 r. w sprawie szczegółowego zakresu i formy planu bezpieczeństwa i ochrony zdrowia oraz szczegółowego zakresu robót budowlanych, stwarzających zagrożenie bezpieczeństwa i zdrowia ludzi.</w:t>
      </w:r>
    </w:p>
    <w:p w14:paraId="3ECAD1A2" w14:textId="77777777" w:rsidR="000111D5" w:rsidRDefault="000111D5" w:rsidP="000111D5">
      <w:pPr>
        <w:pStyle w:val="ListParagraph"/>
        <w:numPr>
          <w:ilvl w:val="0"/>
          <w:numId w:val="2"/>
        </w:numPr>
        <w:spacing w:line="360" w:lineRule="auto"/>
      </w:pPr>
      <w:r>
        <w:t>PN-B-02421:2000 Ogrzewnictwo i ciepłownictwo. Izolacja cieplna przewodów, armatury i urządzeń. Wymagania i badania odbiorcze.</w:t>
      </w:r>
    </w:p>
    <w:p w14:paraId="05D919D5" w14:textId="77777777" w:rsidR="000111D5" w:rsidRDefault="000111D5" w:rsidP="000111D5">
      <w:pPr>
        <w:pStyle w:val="ListParagraph"/>
        <w:numPr>
          <w:ilvl w:val="0"/>
          <w:numId w:val="2"/>
        </w:numPr>
        <w:spacing w:line="360" w:lineRule="auto"/>
      </w:pPr>
      <w:r>
        <w:t>PN-EN 16907-1: 2019-01 Roboty ziemne. Część 1: Zasady i reguły ogólne.</w:t>
      </w:r>
    </w:p>
    <w:p w14:paraId="74C0BC05" w14:textId="77777777" w:rsidR="000111D5" w:rsidRDefault="000111D5" w:rsidP="000111D5">
      <w:pPr>
        <w:pStyle w:val="ListParagraph"/>
        <w:numPr>
          <w:ilvl w:val="0"/>
          <w:numId w:val="2"/>
        </w:numPr>
        <w:spacing w:line="360" w:lineRule="auto"/>
      </w:pPr>
      <w:r>
        <w:t>PN-EN ISO-8504-3/2019-01 Przygotowanie podłoży przed nakładaniem farb i podobnych produktów. Metody przygotowania powierzchni. Część 3: Czyszczenie narzędziem ręcznym i narzędziem z napędem mechanicznym.</w:t>
      </w:r>
    </w:p>
    <w:p w14:paraId="20F9FC23" w14:textId="77777777" w:rsidR="000111D5" w:rsidRDefault="000111D5" w:rsidP="000111D5">
      <w:pPr>
        <w:pStyle w:val="ListParagraph"/>
        <w:numPr>
          <w:ilvl w:val="0"/>
          <w:numId w:val="2"/>
        </w:numPr>
        <w:spacing w:line="360" w:lineRule="auto"/>
      </w:pPr>
      <w:r>
        <w:t>Wytyczne COBTRI INSTAL w zakresie wykonania instalacji sanitarnych.</w:t>
      </w:r>
    </w:p>
    <w:p w14:paraId="314A88FB" w14:textId="77777777" w:rsidR="00AF53BF" w:rsidRPr="00AF53BF" w:rsidRDefault="00AF53BF" w:rsidP="00AF53BF">
      <w:pPr>
        <w:pStyle w:val="Heading2"/>
      </w:pPr>
      <w:bookmarkStart w:id="3" w:name="_Toc176116614"/>
      <w:r w:rsidRPr="00AF53BF">
        <w:t>Zakres zastosowania specyfikacji</w:t>
      </w:r>
      <w:bookmarkEnd w:id="3"/>
    </w:p>
    <w:p w14:paraId="1375DCDA" w14:textId="77777777" w:rsidR="0092478A" w:rsidRPr="0092478A" w:rsidRDefault="0092478A" w:rsidP="0092478A"/>
    <w:p w14:paraId="2BA65E9B" w14:textId="77777777" w:rsidR="00E02E6F" w:rsidRDefault="00543595" w:rsidP="00543595">
      <w:pPr>
        <w:spacing w:line="360" w:lineRule="auto"/>
      </w:pPr>
      <w:r>
        <w:t>Specyfikacja winna być wykorzystana przez wyłonionego w przetargu Wykonawcę</w:t>
      </w:r>
      <w:r w:rsidR="009D4C33">
        <w:t>,</w:t>
      </w:r>
      <w:r>
        <w:t xml:space="preserve"> </w:t>
      </w:r>
      <w:r w:rsidR="00EE36D2">
        <w:t xml:space="preserve">który weźmie </w:t>
      </w:r>
      <w:r>
        <w:t xml:space="preserve">udział w realizacji prac </w:t>
      </w:r>
      <w:r w:rsidR="000111D5">
        <w:t>określonych w projektcie łączącym dwa pierwsze etapy wielobranżowego projektu modernizacji instalaci</w:t>
      </w:r>
      <w:r w:rsidRPr="00BD0FA7">
        <w:t xml:space="preserve"> wody lodowej</w:t>
      </w:r>
      <w:r>
        <w:t xml:space="preserve"> Wydziału Biologii UAM.</w:t>
      </w:r>
      <w:r w:rsidRPr="00BD0FA7">
        <w:t xml:space="preserve"> </w:t>
      </w:r>
      <w:r w:rsidR="001315C4">
        <w:t>Roboty stanowiące przedmiot p</w:t>
      </w:r>
      <w:r>
        <w:t xml:space="preserve">rojektu </w:t>
      </w:r>
      <w:r w:rsidR="001315C4">
        <w:t>w</w:t>
      </w:r>
      <w:r>
        <w:t xml:space="preserve">ykonawczego należy wykonać zgodnie z założeniami i parametrami określonymi w specyfikacji technicznej, a także zgodnie z kompletem rysunków </w:t>
      </w:r>
      <w:r w:rsidR="000111D5">
        <w:t xml:space="preserve">i opisów </w:t>
      </w:r>
      <w:r>
        <w:t>dokumentacji technicznej. W skład robót wchodzą wszystkie prace niezbędne dla pełnego i</w:t>
      </w:r>
      <w:r w:rsidR="001315C4">
        <w:t xml:space="preserve"> prawidłowego ukończenia robót. </w:t>
      </w:r>
      <w:r>
        <w:t xml:space="preserve">Wykonawca zobowiązany jest wykonać </w:t>
      </w:r>
      <w:r w:rsidR="000111D5">
        <w:t xml:space="preserve">wszystkie prace opisane w części instalacyjnej projektu, </w:t>
      </w:r>
      <w:r w:rsidR="001315C4">
        <w:t>wraz z opisanymi w załącznika</w:t>
      </w:r>
      <w:r w:rsidR="000111D5">
        <w:t>ch pracami elekrycznymi i praca</w:t>
      </w:r>
      <w:r w:rsidR="001315C4">
        <w:t>mi związanymi z instalacją sterowania urządzeniami</w:t>
      </w:r>
      <w:r w:rsidR="00EE36D2">
        <w:t>,</w:t>
      </w:r>
      <w:r>
        <w:t xml:space="preserve"> </w:t>
      </w:r>
      <w:r w:rsidR="001315C4">
        <w:t>w taki sposób, aby instalacja była</w:t>
      </w:r>
      <w:r>
        <w:t xml:space="preserve"> </w:t>
      </w:r>
      <w:r w:rsidR="001315C4">
        <w:t>w pełni funkcjonalna i sprawna.</w:t>
      </w:r>
      <w:r>
        <w:t xml:space="preserve"> </w:t>
      </w:r>
      <w:r w:rsidR="001315C4">
        <w:t>W</w:t>
      </w:r>
      <w:r>
        <w:t xml:space="preserve">szystkie </w:t>
      </w:r>
      <w:r w:rsidR="001315C4">
        <w:t>prace</w:t>
      </w:r>
      <w:r>
        <w:t xml:space="preserve"> należy wykonywać zgodnie z regułami </w:t>
      </w:r>
      <w:r w:rsidR="001315C4">
        <w:t xml:space="preserve">inżynierskimi obowiązującymi w poszczególnych branżach. </w:t>
      </w:r>
      <w:r>
        <w:t>Specyfikację należy traktować jako dokument przetargowy i kontraktowy przy realizacji zleconych robót.</w:t>
      </w:r>
    </w:p>
    <w:p w14:paraId="288817C2" w14:textId="77777777" w:rsidR="00E02E6F" w:rsidRDefault="00E02E6F" w:rsidP="00E02E6F">
      <w:pPr>
        <w:pStyle w:val="Heading2"/>
      </w:pPr>
      <w:bookmarkStart w:id="4" w:name="_Toc176116615"/>
      <w:r w:rsidRPr="00E02E6F">
        <w:t xml:space="preserve">Zakres </w:t>
      </w:r>
      <w:r>
        <w:t>prac</w:t>
      </w:r>
      <w:r w:rsidRPr="00E02E6F">
        <w:t xml:space="preserve"> objętych Specyfikacją</w:t>
      </w:r>
      <w:bookmarkEnd w:id="4"/>
    </w:p>
    <w:p w14:paraId="080430D7" w14:textId="77777777" w:rsidR="00E02E6F" w:rsidRPr="00E02E6F" w:rsidRDefault="00E02E6F" w:rsidP="00E02E6F">
      <w:pPr>
        <w:spacing w:line="360" w:lineRule="auto"/>
      </w:pPr>
      <w:r>
        <w:t>Zakres przewidzianych prac został opisany w</w:t>
      </w:r>
      <w:r w:rsidR="000111D5">
        <w:t xml:space="preserve"> projekcie technicznym oraz w</w:t>
      </w:r>
      <w:r>
        <w:t xml:space="preserve"> </w:t>
      </w:r>
      <w:r w:rsidR="000111D5">
        <w:t>k</w:t>
      </w:r>
      <w:r>
        <w:t xml:space="preserve">osztorysie inwestorskim </w:t>
      </w:r>
      <w:r w:rsidR="00EE36D2">
        <w:t>stanowiącym</w:t>
      </w:r>
      <w:r>
        <w:t xml:space="preserve"> zał</w:t>
      </w:r>
      <w:r w:rsidR="007B1D9F">
        <w:t>ącznik „</w:t>
      </w:r>
      <w:r w:rsidR="000111D5">
        <w:t>D</w:t>
      </w:r>
      <w:r w:rsidR="007B1D9F">
        <w:t xml:space="preserve">”  </w:t>
      </w:r>
      <w:r w:rsidR="00EE36D2">
        <w:t>opracowania</w:t>
      </w:r>
      <w:r>
        <w:t xml:space="preserve">. Obydwa </w:t>
      </w:r>
      <w:r w:rsidR="00EE36D2">
        <w:t>dokumenty</w:t>
      </w:r>
      <w:r>
        <w:t xml:space="preserve"> </w:t>
      </w:r>
      <w:r w:rsidR="00E47D6E">
        <w:t>należy rozpatrywać razem</w:t>
      </w:r>
      <w:r>
        <w:t>.</w:t>
      </w:r>
    </w:p>
    <w:p w14:paraId="23D266E6" w14:textId="77777777" w:rsidR="00E02E6F" w:rsidRPr="00E02E6F" w:rsidRDefault="00E02E6F" w:rsidP="00E02E6F">
      <w:pPr>
        <w:pStyle w:val="Heading1"/>
      </w:pPr>
      <w:bookmarkStart w:id="5" w:name="_Toc176116616"/>
      <w:r w:rsidRPr="00E02E6F">
        <w:t>Ogólne wymagania dotyczące robót</w:t>
      </w:r>
      <w:bookmarkEnd w:id="5"/>
    </w:p>
    <w:p w14:paraId="59C24145" w14:textId="77777777" w:rsidR="002C25BB" w:rsidRPr="002C25BB" w:rsidRDefault="002C25BB" w:rsidP="002C25BB"/>
    <w:p w14:paraId="0C4EEB5B" w14:textId="77777777" w:rsidR="00183371" w:rsidRDefault="00183371" w:rsidP="00183371">
      <w:pPr>
        <w:spacing w:line="360" w:lineRule="auto"/>
      </w:pPr>
      <w:r w:rsidRPr="009D4C33">
        <w:t xml:space="preserve">Wykonawca zobowiązany jest do wykonania wszystkich prac </w:t>
      </w:r>
      <w:r w:rsidR="009D4C33">
        <w:t>opisanych w obydwu częściach projektu</w:t>
      </w:r>
      <w:r w:rsidR="00E47D6E" w:rsidRPr="009D4C33">
        <w:t xml:space="preserve"> </w:t>
      </w:r>
      <w:r w:rsidR="009D4C33">
        <w:t xml:space="preserve">wilobranżowego modernizacji </w:t>
      </w:r>
      <w:r w:rsidR="00E47D6E" w:rsidRPr="009D4C33">
        <w:t xml:space="preserve">instalacji </w:t>
      </w:r>
      <w:r w:rsidR="009D4C33">
        <w:t>wody lodowej</w:t>
      </w:r>
      <w:r w:rsidR="00E47D6E" w:rsidRPr="009D4C33">
        <w:t xml:space="preserve"> wraz z </w:t>
      </w:r>
      <w:r w:rsidRPr="009D4C33">
        <w:t xml:space="preserve">podłączeniem </w:t>
      </w:r>
      <w:r w:rsidR="00E47D6E" w:rsidRPr="009D4C33">
        <w:t xml:space="preserve">wymaganych </w:t>
      </w:r>
      <w:r w:rsidRPr="009D4C33">
        <w:t>nowych urządzeń</w:t>
      </w:r>
      <w:r w:rsidR="00E47D6E" w:rsidRPr="009D4C33">
        <w:t xml:space="preserve"> i armatury</w:t>
      </w:r>
      <w:r w:rsidR="009D4C33">
        <w:t xml:space="preserve"> oraz uruchomieniem urządzen i instalacji</w:t>
      </w:r>
      <w:r w:rsidR="00E47D6E" w:rsidRPr="009D4C33">
        <w:t>.</w:t>
      </w:r>
      <w:r w:rsidRPr="009D4C33">
        <w:t xml:space="preserve"> </w:t>
      </w:r>
      <w:r w:rsidR="00E47D6E" w:rsidRPr="009D4C33">
        <w:t>T</w:t>
      </w:r>
      <w:r w:rsidRPr="009D4C33">
        <w:t xml:space="preserve">ypy </w:t>
      </w:r>
      <w:r w:rsidR="00654C8E" w:rsidRPr="009D4C33">
        <w:t xml:space="preserve">i dostawcy </w:t>
      </w:r>
      <w:r w:rsidR="00E47D6E" w:rsidRPr="009D4C33">
        <w:t xml:space="preserve">urządzeń </w:t>
      </w:r>
      <w:r w:rsidRPr="009D4C33">
        <w:t>wyłoni</w:t>
      </w:r>
      <w:r w:rsidR="00E47D6E" w:rsidRPr="009D4C33">
        <w:t>eni</w:t>
      </w:r>
      <w:r w:rsidRPr="009D4C33">
        <w:t xml:space="preserve"> zostaną </w:t>
      </w:r>
      <w:r w:rsidR="00654C8E" w:rsidRPr="009D4C33">
        <w:t>w procedurze</w:t>
      </w:r>
      <w:r w:rsidRPr="009D4C33">
        <w:t xml:space="preserve"> przetargu publiczne</w:t>
      </w:r>
      <w:r w:rsidR="00654C8E" w:rsidRPr="009D4C33">
        <w:t xml:space="preserve">go. </w:t>
      </w:r>
      <w:r w:rsidR="00654C8E">
        <w:t>Wykonawca zobowiązany jest do dostarczenia</w:t>
      </w:r>
      <w:r>
        <w:t xml:space="preserve"> </w:t>
      </w:r>
      <w:r w:rsidR="009D4C33">
        <w:t xml:space="preserve">niezbędnych </w:t>
      </w:r>
      <w:r>
        <w:t xml:space="preserve">materiałów i urządzeń </w:t>
      </w:r>
      <w:r w:rsidR="009D4C33">
        <w:t xml:space="preserve">potrzebnych </w:t>
      </w:r>
      <w:r>
        <w:t xml:space="preserve">dla kompletnego wykonania instalacji stanowiącej przedmiot niniejszej specyfikacji i </w:t>
      </w:r>
      <w:r>
        <w:lastRenderedPageBreak/>
        <w:t>zapewnieni</w:t>
      </w:r>
      <w:r w:rsidR="009D4C33">
        <w:t>u</w:t>
      </w:r>
      <w:r>
        <w:t xml:space="preserve"> j</w:t>
      </w:r>
      <w:r w:rsidR="00654C8E">
        <w:t xml:space="preserve">ej niezbędnej funkcjonalności. </w:t>
      </w:r>
      <w:r>
        <w:t xml:space="preserve">W przypadku, kiedy Wykonawca zastosuje urządzenia niezgodne ze specyfikacją </w:t>
      </w:r>
      <w:r w:rsidR="00654C8E">
        <w:t>może zostać</w:t>
      </w:r>
      <w:r>
        <w:t xml:space="preserve"> obciążony kosztami demontażu tego urządzenia, zakupu i montażu urządzeń wyszczególnio</w:t>
      </w:r>
      <w:r w:rsidR="00654C8E">
        <w:t xml:space="preserve">nych w niniejszej specyfikacji. </w:t>
      </w:r>
      <w:r>
        <w:t xml:space="preserve">Specyfikacje, opisy i rysunki uwzględniają oczekiwany przez Zamawiającego standard materiałów, urządzeń i instalacji. Wykonawca może zaproponować rozwiązanie alternatywne niemniej jednak w takim przypadku musi uzyskać pisemne zatwierdzenie </w:t>
      </w:r>
      <w:r w:rsidR="00654C8E">
        <w:t xml:space="preserve">upoważnionych do podejmowania takich decyzji przedstawicieli Inwestora. </w:t>
      </w:r>
      <w:r>
        <w:t>Rysunki i część opisowa</w:t>
      </w:r>
      <w:r w:rsidR="00654C8E">
        <w:t xml:space="preserve"> dokumentacji wykonawczej</w:t>
      </w:r>
      <w:r>
        <w:t xml:space="preserve"> są dokumentacjami wzajemnie uzupełniającymi się. Wszystkie elementy ujęte w części opisowej a niepokazane na rysunkach oraz pokazane na rysunkach a nie ujęte specyfikacją winny być traktowane jakby były ujęte w ob</w:t>
      </w:r>
      <w:r w:rsidR="00654C8E">
        <w:t>ydwu dokumentach</w:t>
      </w:r>
      <w:r>
        <w:t xml:space="preserve">. W przypadku wątpliwości, </w:t>
      </w:r>
      <w:r w:rsidR="009D4C33">
        <w:t>dotyczących</w:t>
      </w:r>
      <w:r>
        <w:t xml:space="preserve"> interpretacji niniejszej specyfikacji, Wykonawca powinien wyjaśnić</w:t>
      </w:r>
      <w:r w:rsidR="009D4C33">
        <w:t xml:space="preserve"> je</w:t>
      </w:r>
      <w:r>
        <w:t xml:space="preserve"> z weryfikatorem branżowym ze strony Zamawiającego, który jako jedyny jest upoważniony do autoryzacji i dokonywania jakichkolwiek zmian lub odstępstw.</w:t>
      </w:r>
    </w:p>
    <w:p w14:paraId="4AA7BC21" w14:textId="77777777" w:rsidR="00183371" w:rsidRDefault="00183371" w:rsidP="00183371">
      <w:pPr>
        <w:spacing w:line="360" w:lineRule="auto"/>
      </w:pPr>
      <w:r>
        <w:t>Wszystkie proponowane materiały</w:t>
      </w:r>
      <w:r w:rsidR="00684EC8">
        <w:t xml:space="preserve"> i urządzenia</w:t>
      </w:r>
      <w:r>
        <w:t xml:space="preserve"> winny odpowiadać Polskim Normom i posiadać stosown</w:t>
      </w:r>
      <w:r w:rsidR="009D4C33">
        <w:t>e</w:t>
      </w:r>
      <w:r>
        <w:t xml:space="preserve"> deklaracj</w:t>
      </w:r>
      <w:r w:rsidR="009D4C33">
        <w:t>e</w:t>
      </w:r>
      <w:r>
        <w:t xml:space="preserve"> zgodności</w:t>
      </w:r>
      <w:r w:rsidR="00684EC8">
        <w:t xml:space="preserve"> </w:t>
      </w:r>
      <w:r w:rsidR="00684EC8" w:rsidRPr="00684EC8">
        <w:t>z wymaganiami zasadniczymi właściwych dyrektyw Unii Europejskiej</w:t>
      </w:r>
      <w:r>
        <w:t xml:space="preserve"> </w:t>
      </w:r>
      <w:r w:rsidR="00684EC8">
        <w:t>i</w:t>
      </w:r>
      <w:r>
        <w:t xml:space="preserve"> posiadać znak CE oraz posiadać niezbędne atesty.</w:t>
      </w:r>
    </w:p>
    <w:p w14:paraId="1FE90F10" w14:textId="77777777" w:rsidR="00183371" w:rsidRDefault="00183371" w:rsidP="00183371">
      <w:pPr>
        <w:spacing w:line="360" w:lineRule="auto"/>
      </w:pPr>
      <w:r>
        <w:t>Do zakresu prac Wykonawcy każdorazowo wchodzą próby urządzeń i instalacji w</w:t>
      </w:r>
      <w:r w:rsidR="00654C8E">
        <w:t>edług</w:t>
      </w:r>
      <w:r>
        <w:t xml:space="preserve"> obowiązujących norm i przepisów oraz protokolarny odbiór w obecności Inspektora Nadzoru. Do wykonanych prac Wykonawca winien załączyć również deklarację kompletności wykonanych prac oraz zgodności z proj</w:t>
      </w:r>
      <w:r w:rsidR="00654C8E">
        <w:t xml:space="preserve">ektem i niniejszą specyfikacją. </w:t>
      </w:r>
      <w:r>
        <w:t xml:space="preserve">Wykonawca obowiązany jest zapoznać się na miejscu ze stanem obiektu, </w:t>
      </w:r>
      <w:r w:rsidR="00654C8E">
        <w:t>stanem</w:t>
      </w:r>
      <w:r>
        <w:t xml:space="preserve"> elementów istniejących na terenie objętym opracowaniem oraz bezpośredniego otoczenia, przewidując trudności techniczne, organizacyjne oraz logistyczne związane z realizacją przedmiotowej inwestycji.</w:t>
      </w:r>
    </w:p>
    <w:p w14:paraId="4AF3A0D1" w14:textId="77777777" w:rsidR="00183371" w:rsidRDefault="00183371" w:rsidP="00183371">
      <w:pPr>
        <w:spacing w:line="360" w:lineRule="auto"/>
      </w:pPr>
      <w:r>
        <w:t xml:space="preserve">Wszystkie prace muszą być wykonywane zgodnie z zasadami sztuki budowlanej, z zachowaniem szczególnej ostrożności i pod nadzorem osób uprawnionych. </w:t>
      </w:r>
      <w:r w:rsidR="00082DF8">
        <w:t>Prace ziemne,</w:t>
      </w:r>
      <w:r>
        <w:t xml:space="preserve"> budowlan</w:t>
      </w:r>
      <w:r w:rsidR="00082DF8">
        <w:t>e i montażowe</w:t>
      </w:r>
      <w:r>
        <w:t xml:space="preserve"> </w:t>
      </w:r>
      <w:r w:rsidR="00082DF8">
        <w:t>należy</w:t>
      </w:r>
      <w:r>
        <w:t xml:space="preserve"> </w:t>
      </w:r>
      <w:r w:rsidR="00082DF8">
        <w:t xml:space="preserve">wykonać </w:t>
      </w:r>
      <w:r>
        <w:t>zgodnie z Warunkami Technicznymi Wykonania i Odbioru Robót Budowlano-Montażowych i podob</w:t>
      </w:r>
      <w:r w:rsidR="00082DF8">
        <w:t xml:space="preserve">nymi uregulowaniami branżowymi. </w:t>
      </w:r>
      <w:r>
        <w:t>Wykonawca obowiązany jest przedstawić weryfikatorowi branżowemu ze strony Zamawiającego i/lub Inspektorowi Nadzoru do akceptacji wszystkie rozwiązania robocze, rysunki warsztatowe z odpowiednimi opisami, obliczeniami, próbk</w:t>
      </w:r>
      <w:r w:rsidR="00C75B99">
        <w:t>ami materiałów</w:t>
      </w:r>
      <w:r>
        <w:t xml:space="preserve"> wyrobów zarówno ujętych jak i nie ujętych dokumentacją projektową wraz z wymaganymi świadectwami, dopuszczeniami, atestami itp. przed wykonaniem bądź zamówieniem elementów indywidualnych. </w:t>
      </w:r>
    </w:p>
    <w:p w14:paraId="7F6D611E" w14:textId="77777777" w:rsidR="00183371" w:rsidRDefault="00183371" w:rsidP="00183371">
      <w:pPr>
        <w:spacing w:line="360" w:lineRule="auto"/>
      </w:pPr>
      <w:r>
        <w:t>Wykonawca ma obowiązek dostarczyć wszelkie materiały, urządzenia, sprzęt oraz zatrudnić kierownictwo i siłę roboczą niezbędne dla wykonania, wykończenia i usunięcia usterek w takim zakresie, w jakim jest to wymienione lub może być logicznie wywnioskowane z umowy.</w:t>
      </w:r>
    </w:p>
    <w:p w14:paraId="2233AB05" w14:textId="77777777" w:rsidR="003F2B39" w:rsidRDefault="00183371" w:rsidP="00183371">
      <w:pPr>
        <w:spacing w:line="360" w:lineRule="auto"/>
      </w:pPr>
      <w:r>
        <w:t xml:space="preserve">Wykonawca jest odpowiedzialny za dokładne i prawidłowe wytyczenie robót w nawiązaniu </w:t>
      </w:r>
      <w:r w:rsidR="00082DF8">
        <w:t>do podanych w projekcie punktów i</w:t>
      </w:r>
      <w:r>
        <w:t xml:space="preserve"> linii odniesienia. Za błędy w pozycji, poziomie i wymiarach lub wzajemnej korelacji elementów pełną odpowiedzialność ponosi Wykonawca i zobowiązany jest usunąć je na własny koszt bez </w:t>
      </w:r>
      <w:r>
        <w:lastRenderedPageBreak/>
        <w:t xml:space="preserve">wezwania. Rozruch urządzenia </w:t>
      </w:r>
      <w:r w:rsidR="00082DF8">
        <w:t>występuje po stronie Wykonawcy i powinien być wykonany przez autoryzowany serwis urządzeń</w:t>
      </w:r>
      <w:r>
        <w:t>.</w:t>
      </w:r>
    </w:p>
    <w:p w14:paraId="3334A0AE" w14:textId="77777777" w:rsidR="00E47D6E" w:rsidRDefault="00E47D6E" w:rsidP="00183371">
      <w:pPr>
        <w:spacing w:line="360" w:lineRule="auto"/>
      </w:pPr>
    </w:p>
    <w:p w14:paraId="05050017" w14:textId="77777777" w:rsidR="00E47D6E" w:rsidRDefault="00E47D6E" w:rsidP="00B377A4">
      <w:pPr>
        <w:pStyle w:val="Heading1"/>
      </w:pPr>
      <w:bookmarkStart w:id="6" w:name="_Toc176116617"/>
      <w:r>
        <w:t>Spec</w:t>
      </w:r>
      <w:r w:rsidR="00B377A4">
        <w:t xml:space="preserve">jalne wymagania dotyczące </w:t>
      </w:r>
      <w:r w:rsidR="00B3420B">
        <w:t xml:space="preserve">montażu i uruchomienia nowych </w:t>
      </w:r>
      <w:r w:rsidR="00B377A4">
        <w:t>agregatów wody lodowej.</w:t>
      </w:r>
      <w:bookmarkEnd w:id="6"/>
    </w:p>
    <w:p w14:paraId="2BE133C5" w14:textId="77777777" w:rsidR="00FC0BBF" w:rsidRPr="00FC0BBF" w:rsidRDefault="00FC0BBF" w:rsidP="00FC0BBF"/>
    <w:p w14:paraId="798BD5FE" w14:textId="77777777" w:rsidR="00C270FF" w:rsidRDefault="00B377A4" w:rsidP="00FC0BBF">
      <w:pPr>
        <w:spacing w:line="360" w:lineRule="auto"/>
      </w:pPr>
      <w:r>
        <w:t>Montaż i pierwsze uruchowmienie</w:t>
      </w:r>
      <w:r w:rsidR="00FC0BBF">
        <w:t xml:space="preserve"> agregatów wody lodowej</w:t>
      </w:r>
      <w:r>
        <w:t xml:space="preserve"> musi zostać wykonan</w:t>
      </w:r>
      <w:r w:rsidR="00FC0BBF">
        <w:t>e</w:t>
      </w:r>
      <w:r>
        <w:t xml:space="preserve"> przez autoryzowany</w:t>
      </w:r>
      <w:r w:rsidR="00FC0BBF">
        <w:t xml:space="preserve"> serwis producenta urządzeń.</w:t>
      </w:r>
      <w:r>
        <w:t xml:space="preserve"> </w:t>
      </w:r>
      <w:r w:rsidR="00FC0BBF">
        <w:t xml:space="preserve">Ponadto, zgodnie z </w:t>
      </w:r>
      <w:r w:rsidR="00FC0BBF" w:rsidRPr="00FC0BBF">
        <w:t>Rozporządzenie</w:t>
      </w:r>
      <w:r w:rsidR="00FC0BBF">
        <w:t>m</w:t>
      </w:r>
      <w:r w:rsidR="00FC0BBF" w:rsidRPr="00FC0BBF">
        <w:t xml:space="preserve"> UE nr 517/2014</w:t>
      </w:r>
      <w:r w:rsidR="00FC0BBF">
        <w:t>,</w:t>
      </w:r>
      <w:r w:rsidR="00FC0BBF" w:rsidRPr="00FC0BBF">
        <w:t xml:space="preserve"> </w:t>
      </w:r>
      <w:r w:rsidR="00FC0BBF">
        <w:t>zarówno firma jak i jej przedstawiciele</w:t>
      </w:r>
      <w:r>
        <w:t xml:space="preserve"> </w:t>
      </w:r>
      <w:r w:rsidR="00FC0BBF">
        <w:t>wykonujący prace przy demontażu starych i montażu nowych agregatów wody lodowej powinni posiadać firmowe i indywidualne certyfikaty F-Gaz, potwierdzające, że zarówno firma jaki i dana</w:t>
      </w:r>
      <w:r w:rsidR="00FC0BBF" w:rsidRPr="00FC0BBF">
        <w:t xml:space="preserve"> osoba ma odpowiednie kwalifikacje do bezpiecznej i odpowiedzialnej pracy z gaz</w:t>
      </w:r>
      <w:r w:rsidR="00FC0BBF">
        <w:t>ami</w:t>
      </w:r>
      <w:r w:rsidR="00FC0BBF" w:rsidRPr="00FC0BBF">
        <w:t xml:space="preserve"> fluorowan</w:t>
      </w:r>
      <w:r w:rsidR="00FC0BBF">
        <w:t>ymi</w:t>
      </w:r>
      <w:r w:rsidR="00FC0BBF" w:rsidRPr="00FC0BBF">
        <w:t>.</w:t>
      </w:r>
      <w:r w:rsidR="00FC0BBF">
        <w:t xml:space="preserve"> </w:t>
      </w:r>
    </w:p>
    <w:p w14:paraId="049D71C8" w14:textId="77777777" w:rsidR="00D27180" w:rsidRPr="00D27180" w:rsidRDefault="00D27180" w:rsidP="00D27180">
      <w:pPr>
        <w:pStyle w:val="Heading1"/>
      </w:pPr>
      <w:bookmarkStart w:id="7" w:name="_Toc176116618"/>
      <w:r w:rsidRPr="00D27180">
        <w:t>Zakres robót i ich utrzymanie podczas budowy</w:t>
      </w:r>
      <w:bookmarkEnd w:id="7"/>
    </w:p>
    <w:p w14:paraId="2722A68D" w14:textId="77777777" w:rsidR="007B57DB" w:rsidRPr="007B57DB" w:rsidRDefault="007B57DB" w:rsidP="007B57DB"/>
    <w:p w14:paraId="775C3F18" w14:textId="77777777" w:rsidR="006D67B0" w:rsidRDefault="006D67B0" w:rsidP="006D67B0">
      <w:pPr>
        <w:spacing w:line="360" w:lineRule="auto"/>
      </w:pPr>
      <w:r>
        <w:t xml:space="preserve">Do Wykonawcy należy zebranie wszystkich informacji niezbędnych dla oceny utrudnień w wykonaniu robót, wynikających z usytuowania miejsca w którym </w:t>
      </w:r>
      <w:r w:rsidR="00F74DC4">
        <w:t>prowadzone będą prace</w:t>
      </w:r>
      <w:r>
        <w:t xml:space="preserve"> i rodzaju graniczących z nim terenów (ewentualne trudności z dowozem materiałów, wjazdem maszyn, przepisy zarządu dróg, przepisy policji itd.)  Wykonawca winien zastosować wszelkie racjonalne środki w celu zabezpieczenia dróg dojazdowych do miejsca wykonania prac</w:t>
      </w:r>
      <w:r w:rsidR="00F74DC4">
        <w:t xml:space="preserve"> przed</w:t>
      </w:r>
      <w:r>
        <w:t xml:space="preserve"> </w:t>
      </w:r>
      <w:r w:rsidR="00F74DC4">
        <w:t xml:space="preserve">powstaniem </w:t>
      </w:r>
      <w:r>
        <w:t>uszkodze</w:t>
      </w:r>
      <w:r w:rsidR="00F74DC4">
        <w:t>ń</w:t>
      </w:r>
      <w:r>
        <w:t xml:space="preserve"> przez ruch zwi</w:t>
      </w:r>
      <w:r w:rsidR="00F74DC4">
        <w:t>ązany z działalnością Wykonawcy.</w:t>
      </w:r>
      <w:r>
        <w:t xml:space="preserve"> </w:t>
      </w:r>
      <w:r w:rsidR="00F74DC4">
        <w:t>Wykonawca powinien tak dobierać</w:t>
      </w:r>
      <w:r>
        <w:t xml:space="preserve"> trasy i używa</w:t>
      </w:r>
      <w:r w:rsidR="00F74DC4">
        <w:t>ć</w:t>
      </w:r>
      <w:r>
        <w:t xml:space="preserve"> pojazdy tak, aby szczególny ruch związany z transportem materiałów, urządzeń i sprzętu Wykonawcy na miejsce wykonywania prac ograniczyć do minimum, oraz aby nie spowodować uszkodzenia tych dróg. Wykonawca winien zabezpieczyć i powetować Zamawiającemu wszelkie roszczenia, jakie mogą być skierowane w związku z tym bezpośrednio przeciw Zamawiającemu, oraz podjąć negocjacje i zapłacić roszczenia, jakie wynikną na skutek zaistniałych szkód.</w:t>
      </w:r>
    </w:p>
    <w:p w14:paraId="28ED6DB0" w14:textId="77777777" w:rsidR="006D67B0" w:rsidRDefault="006D67B0" w:rsidP="006D67B0">
      <w:pPr>
        <w:spacing w:line="360" w:lineRule="auto"/>
      </w:pPr>
      <w:r>
        <w:t>Wykonawca winien wykonywać wszelkie czynności niezbędne dla realizacji robót w taki sposób, aby w granicach wynikających z konieczności wypełnienia zobowiązań wobec Zamawiającego nie zakłócać bardziej niż to jest konieczne porządku publicznego, dostępu, użytkowania lub zajmowania dróg, chodników do i na terenach należących zarówno do Zamawiającego jak i do osób trzecich. Wykonawca winien zabezpieczyć Zamawiającego przed wszelkimi roszczeniami, postępowaniami, odszkodowaniami i kosztami, jakie mogą być następstwem nieprzestrzegania powyższego postanowienia.</w:t>
      </w:r>
    </w:p>
    <w:p w14:paraId="3795B70E" w14:textId="77777777" w:rsidR="006D67B0" w:rsidRDefault="006D67B0" w:rsidP="006D67B0">
      <w:pPr>
        <w:spacing w:line="360" w:lineRule="auto"/>
      </w:pPr>
      <w:r>
        <w:t xml:space="preserve">Do Wykonawcy należy zapewnienie, wszystkich niezbędnych środków przeładunku, zagospodarowanie </w:t>
      </w:r>
      <w:r w:rsidR="005C1887">
        <w:t>miejsca wykonania prac</w:t>
      </w:r>
      <w:r>
        <w:t xml:space="preserve"> zgodnie ze swoimi potrzebami, składowanie materiałów a także zapewnienie wszelkich środków bezpieczeństwa i ochrony dla wykonywanych przez siebie robót oraz dostarczenie </w:t>
      </w:r>
      <w:r>
        <w:lastRenderedPageBreak/>
        <w:t>urządzeń dodatkowych wskazanych w poszczególnych dokumentach wykonawczych jako urządzenia dostarczane przez Wykonawcę.</w:t>
      </w:r>
    </w:p>
    <w:p w14:paraId="059C5DD2" w14:textId="77777777" w:rsidR="000D2F93" w:rsidRPr="000D2F93" w:rsidRDefault="000D2F93" w:rsidP="000D2F93">
      <w:pPr>
        <w:pStyle w:val="Heading1"/>
      </w:pPr>
      <w:bookmarkStart w:id="8" w:name="_Toc176116619"/>
      <w:r w:rsidRPr="000D2F93">
        <w:t>Zasady kontroli i odbioru robót</w:t>
      </w:r>
      <w:bookmarkEnd w:id="8"/>
    </w:p>
    <w:p w14:paraId="5AC7EA93" w14:textId="77777777" w:rsidR="00DF39A9" w:rsidRPr="00DF39A9" w:rsidRDefault="00DF39A9" w:rsidP="00DF39A9"/>
    <w:p w14:paraId="427EE677" w14:textId="77777777" w:rsidR="00DB4527" w:rsidRDefault="00DB4527" w:rsidP="00DB4527">
      <w:pPr>
        <w:spacing w:line="360" w:lineRule="auto"/>
      </w:pPr>
      <w:r>
        <w:t>Wszystkie elementy powinny być wykonywane zgodnie z zatwierdzoną dokumentacją. Jakiekolwiek odstępstwa od dokumentacji technicznej powinny być uzgodnione z weryfikatorem branżowym ze strony Zamawiającego. Odbiór robót przez Inspektora Nadzoru może nastąpić po przedłożeniu kompletnej dokumentacji odbiorowej (certyfikaty i atesty od producenta wbudowanych materiałów).</w:t>
      </w:r>
    </w:p>
    <w:p w14:paraId="195C2DA3" w14:textId="77777777" w:rsidR="00DF39A9" w:rsidRDefault="00DB4527" w:rsidP="00DB4527">
      <w:pPr>
        <w:spacing w:line="360" w:lineRule="auto"/>
      </w:pPr>
      <w:r>
        <w:t>Podstawą dokonania odbioru jest zgodność wykonania robót z zatwierdzoną dokumentacją i obowiązującymi normami.</w:t>
      </w:r>
    </w:p>
    <w:p w14:paraId="004F87DB" w14:textId="77777777" w:rsidR="00DB4527" w:rsidRDefault="00DB4527" w:rsidP="00DB4527">
      <w:pPr>
        <w:spacing w:line="360" w:lineRule="auto"/>
      </w:pPr>
    </w:p>
    <w:p w14:paraId="061B9489" w14:textId="77777777" w:rsidR="00223C51" w:rsidRPr="00223C51" w:rsidRDefault="00223C51" w:rsidP="00223C51">
      <w:pPr>
        <w:pStyle w:val="Heading1"/>
      </w:pPr>
      <w:bookmarkStart w:id="9" w:name="_Toc176116620"/>
      <w:r w:rsidRPr="00223C51">
        <w:t xml:space="preserve">Teren </w:t>
      </w:r>
      <w:r>
        <w:t>wykonania prac</w:t>
      </w:r>
      <w:r w:rsidRPr="00223C51">
        <w:t xml:space="preserve"> i dokumenty budowy</w:t>
      </w:r>
      <w:bookmarkEnd w:id="9"/>
    </w:p>
    <w:p w14:paraId="6B1DF32E" w14:textId="77777777" w:rsidR="00DB4527" w:rsidRPr="00DF39A9" w:rsidRDefault="00DB4527" w:rsidP="00DB4527"/>
    <w:p w14:paraId="770728C0" w14:textId="77777777" w:rsidR="00223C51" w:rsidRDefault="00223C51" w:rsidP="00223C51">
      <w:pPr>
        <w:spacing w:line="360" w:lineRule="auto"/>
      </w:pPr>
      <w:r>
        <w:t>Zgodnie z obowiązującymi przepisami miejsce wykonywania prac powinno być ogrodzone i zabezpieczone. Do obowiązków Wykonawcy należy prowadzenie dokumentacji opisującej wykonywane prace.</w:t>
      </w:r>
    </w:p>
    <w:p w14:paraId="68B33D2B" w14:textId="77777777" w:rsidR="00DB4527" w:rsidRDefault="00223C51" w:rsidP="00223C51">
      <w:pPr>
        <w:spacing w:line="360" w:lineRule="auto"/>
      </w:pPr>
      <w:r>
        <w:t>Wykonawca odpowiada za wszelkie naruszenie porządku podcza</w:t>
      </w:r>
      <w:r w:rsidR="00BB57E8">
        <w:t xml:space="preserve">s wykonywania robót stanowiących </w:t>
      </w:r>
      <w:r>
        <w:t>przedmiot niniejszej specyfikacji oraz za incydenty spowodowane nieprzestrzeganiem zaleceń lub obowiązujących regulaminów. W takich przypadkach Wykonawca obciążony zostanie kosztami napraw, w tym kosztami naprawy szkód spowodowanych przez należące do niego maszyny i pojazdy, zarówno wewnątrz budynku, jak i na drogach publicznych. W przypadku nie przestrzegania zasady czystości w miejscu wykonywania prac i po bezskutecznym wzywaniu Wykonawcy do poprawienia tego stanu, Inspektor Nadzoru może wezwać firmę porządkową spoza budowy. Koszty poniesione na sprzątanie przez firmę zewnętrzną oraz wszelkie ryzyko związane z jej działalnością obciążą Wykonawcę, który nie dotrzymał swoich zobowiązań. Do Wykonawcy należy również regularne sprzątanie obszarów związanych z prowadzeniem robót.</w:t>
      </w:r>
    </w:p>
    <w:p w14:paraId="3F3E785B" w14:textId="77777777" w:rsidR="00223C51" w:rsidRDefault="00223C51" w:rsidP="00223C51">
      <w:pPr>
        <w:spacing w:line="360" w:lineRule="auto"/>
      </w:pPr>
    </w:p>
    <w:p w14:paraId="5A9C1DD0" w14:textId="77777777" w:rsidR="00765D01" w:rsidRPr="00765D01" w:rsidRDefault="00765D01" w:rsidP="00765D01">
      <w:pPr>
        <w:pStyle w:val="Heading1"/>
      </w:pPr>
      <w:bookmarkStart w:id="10" w:name="_Toc176116621"/>
      <w:r w:rsidRPr="00765D01">
        <w:t>Powiązania prawne i odpowiedzialność wobec prawa</w:t>
      </w:r>
      <w:bookmarkEnd w:id="10"/>
    </w:p>
    <w:p w14:paraId="32309DD7" w14:textId="77777777" w:rsidR="00223C51" w:rsidRPr="00DF39A9" w:rsidRDefault="00223C51" w:rsidP="00223C51"/>
    <w:p w14:paraId="0E23FC74" w14:textId="77777777" w:rsidR="005D272B" w:rsidRDefault="005D272B" w:rsidP="005D272B">
      <w:pPr>
        <w:spacing w:line="360" w:lineRule="auto"/>
      </w:pPr>
      <w:r>
        <w:t xml:space="preserve">Wszystkie elementy instalacji stanowiących przedmiot niniejszej specyfikacji należy wykonywać zgodnie z obowiązującymi przepisami prawa. </w:t>
      </w:r>
    </w:p>
    <w:p w14:paraId="15989C39" w14:textId="77777777" w:rsidR="005D272B" w:rsidRDefault="005D272B" w:rsidP="005D272B">
      <w:pPr>
        <w:spacing w:line="360" w:lineRule="auto"/>
      </w:pPr>
      <w:r>
        <w:t xml:space="preserve">Do Wykonawcy robót niniejszej branży należy zapewnienie wszelkich środków bezpieczeństwa i ochrony dla wykonywanych przez siebie robót, a w szczególności: </w:t>
      </w:r>
    </w:p>
    <w:p w14:paraId="1AAE0562" w14:textId="77777777" w:rsidR="005D272B" w:rsidRDefault="005D272B" w:rsidP="005D272B">
      <w:pPr>
        <w:spacing w:line="360" w:lineRule="auto"/>
      </w:pPr>
      <w:r>
        <w:lastRenderedPageBreak/>
        <w:t>•</w:t>
      </w:r>
      <w:r>
        <w:tab/>
        <w:t xml:space="preserve">bezpieczeństwa konstrukcji, </w:t>
      </w:r>
    </w:p>
    <w:p w14:paraId="21114FCE" w14:textId="77777777" w:rsidR="005D272B" w:rsidRDefault="005D272B" w:rsidP="005D272B">
      <w:pPr>
        <w:spacing w:line="360" w:lineRule="auto"/>
      </w:pPr>
      <w:r>
        <w:t>•</w:t>
      </w:r>
      <w:r>
        <w:tab/>
        <w:t>bezpieczeństwa pożarowego,</w:t>
      </w:r>
    </w:p>
    <w:p w14:paraId="302F4517" w14:textId="77777777" w:rsidR="005D272B" w:rsidRDefault="005D272B" w:rsidP="005D272B">
      <w:pPr>
        <w:spacing w:line="360" w:lineRule="auto"/>
      </w:pPr>
      <w:r>
        <w:t>•</w:t>
      </w:r>
      <w:r>
        <w:tab/>
        <w:t>bezpieczeństwa użytkowania,</w:t>
      </w:r>
    </w:p>
    <w:p w14:paraId="207A4020" w14:textId="77777777" w:rsidR="005D272B" w:rsidRDefault="005D272B" w:rsidP="005D272B">
      <w:pPr>
        <w:spacing w:line="360" w:lineRule="auto"/>
      </w:pPr>
      <w:r>
        <w:t>•</w:t>
      </w:r>
      <w:r>
        <w:tab/>
        <w:t>odpowiednich warunków higienicznych i zdrowotnych oraz ochrony środowiska</w:t>
      </w:r>
    </w:p>
    <w:p w14:paraId="0CFACB05" w14:textId="77777777" w:rsidR="005D272B" w:rsidRDefault="005D272B" w:rsidP="005D272B">
      <w:pPr>
        <w:spacing w:line="360" w:lineRule="auto"/>
      </w:pPr>
      <w:r>
        <w:t>•</w:t>
      </w:r>
      <w:r>
        <w:tab/>
        <w:t>oszczędności energii.</w:t>
      </w:r>
    </w:p>
    <w:p w14:paraId="0C4B258F" w14:textId="77777777" w:rsidR="005D272B" w:rsidRDefault="005D272B" w:rsidP="005D272B">
      <w:pPr>
        <w:spacing w:line="360" w:lineRule="auto"/>
      </w:pPr>
      <w:r>
        <w:t>Wykonawca instalacji stanowiących przedmiot niniejszej specyfikacji jest zobowiązany do wyznaczenia na cały okres trwania robót Kierownika Robót posiadającego uprawnienia zgodnie z polskimi przepisami.</w:t>
      </w:r>
    </w:p>
    <w:p w14:paraId="39EC8EE7" w14:textId="77777777" w:rsidR="00223C51" w:rsidRDefault="005D272B" w:rsidP="005D272B">
      <w:pPr>
        <w:spacing w:line="360" w:lineRule="auto"/>
      </w:pPr>
      <w:r>
        <w:t>Przed przystąpieniem do robót Wykonawca</w:t>
      </w:r>
      <w:r w:rsidR="0038668D">
        <w:t xml:space="preserve"> powinien</w:t>
      </w:r>
      <w:r>
        <w:t xml:space="preserve"> dostarcz</w:t>
      </w:r>
      <w:r w:rsidR="0038668D">
        <w:t>yć</w:t>
      </w:r>
      <w:r>
        <w:t xml:space="preserve"> plan BIOZ, który to plan </w:t>
      </w:r>
      <w:r w:rsidR="0038668D">
        <w:t>powinien uzyskać przed rozpoczęćiem prac</w:t>
      </w:r>
      <w:r>
        <w:t xml:space="preserve"> </w:t>
      </w:r>
      <w:r w:rsidR="0038668D">
        <w:t>akceptację</w:t>
      </w:r>
      <w:r>
        <w:t xml:space="preserve"> Inspektora BHP. Wykonawca zobowiąz</w:t>
      </w:r>
      <w:r w:rsidR="0038668D">
        <w:t xml:space="preserve">any jest </w:t>
      </w:r>
      <w:r>
        <w:t>do przestr</w:t>
      </w:r>
      <w:r w:rsidR="0038668D">
        <w:t xml:space="preserve">zegania zaleceń Inspektora BHP. </w:t>
      </w:r>
      <w:r>
        <w:t xml:space="preserve">Wykonawca bierze pełną odpowiedzialność za odpowiednie wykonanie, stabilność i bezpieczeństwo wszelkich czynności </w:t>
      </w:r>
      <w:r w:rsidR="0038668D">
        <w:t>w miejscu wykonywania prac</w:t>
      </w:r>
      <w:r>
        <w:t xml:space="preserve"> oraz za metody i technologie użyte przy budowie.</w:t>
      </w:r>
    </w:p>
    <w:p w14:paraId="43331759" w14:textId="77777777" w:rsidR="0038668D" w:rsidRDefault="0038668D" w:rsidP="005D272B">
      <w:pPr>
        <w:spacing w:line="360" w:lineRule="auto"/>
      </w:pPr>
    </w:p>
    <w:p w14:paraId="1A138C99" w14:textId="77777777" w:rsidR="0038668D" w:rsidRPr="000D2F93" w:rsidRDefault="0038668D" w:rsidP="0038668D">
      <w:pPr>
        <w:pStyle w:val="Heading1"/>
      </w:pPr>
      <w:bookmarkStart w:id="11" w:name="_Toc176116622"/>
      <w:r>
        <w:t>Materiały</w:t>
      </w:r>
      <w:bookmarkEnd w:id="11"/>
    </w:p>
    <w:p w14:paraId="7B058632" w14:textId="77777777" w:rsidR="0038668D" w:rsidRPr="00DF39A9" w:rsidRDefault="0038668D" w:rsidP="0038668D"/>
    <w:p w14:paraId="1DFA2A59" w14:textId="77777777" w:rsidR="0038668D" w:rsidRDefault="0038668D" w:rsidP="0038668D">
      <w:pPr>
        <w:spacing w:line="360" w:lineRule="auto"/>
      </w:pPr>
      <w:r>
        <w:t>Wszystkie materiały zastosowane do realizacji robót powinny odpowiadać, co do jakości wymogom wyrobów dopuszczonych do obrotu i stosowania w budownictwie, określonym w art. 10 ustawy Prawo budowlane, w</w:t>
      </w:r>
      <w:r w:rsidR="00BB57E8">
        <w:t>ymaganiom Projektu Wykonawczego oraz</w:t>
      </w:r>
      <w:r>
        <w:t xml:space="preserve"> wymaganiom niniejszej Specyfikacji. </w:t>
      </w:r>
    </w:p>
    <w:p w14:paraId="21374750" w14:textId="77777777" w:rsidR="0038668D" w:rsidRDefault="0038668D" w:rsidP="0038668D">
      <w:pPr>
        <w:spacing w:line="360" w:lineRule="auto"/>
      </w:pPr>
      <w:r>
        <w:t>Na każde żądanie Zamawiającego (weryfikatora branżowego ze strony Zamawiającego i/lub Inspektora Nadzoru) Wykonawca obowiązany jest okazać w stosunku do wskazanych materiałów: certyfikat na znak bezpieczeństwa, deklarację zgodności lub certyfikat zgodności z Polską Normą lub aprobatą techniczną.</w:t>
      </w:r>
    </w:p>
    <w:p w14:paraId="60B79DA1" w14:textId="77777777" w:rsidR="0038668D" w:rsidRDefault="0038668D" w:rsidP="0038668D">
      <w:pPr>
        <w:spacing w:line="360" w:lineRule="auto"/>
      </w:pPr>
      <w:r>
        <w:t xml:space="preserve">Wszystkie materiały i urządzenia użyte w instalacjach muszą posiadać świadectwa dopuszczenia do obrotu i stosowania w budownictwie, a przy ich stosowaniu muszą być spełnione zasady określone w załącznikach do tych dokumentów. </w:t>
      </w:r>
    </w:p>
    <w:p w14:paraId="7F2713F5" w14:textId="77777777" w:rsidR="0038668D" w:rsidRDefault="0038668D" w:rsidP="0038668D">
      <w:pPr>
        <w:spacing w:line="360" w:lineRule="auto"/>
      </w:pPr>
    </w:p>
    <w:p w14:paraId="1935A27B" w14:textId="77777777" w:rsidR="0038668D" w:rsidRDefault="0038668D" w:rsidP="0038668D">
      <w:pPr>
        <w:pStyle w:val="Heading2"/>
      </w:pPr>
      <w:bookmarkStart w:id="12" w:name="_Toc176116623"/>
      <w:r>
        <w:t>Przewody rurowe</w:t>
      </w:r>
      <w:bookmarkEnd w:id="12"/>
    </w:p>
    <w:p w14:paraId="39A7018E" w14:textId="77777777" w:rsidR="0038668D" w:rsidRDefault="0038668D" w:rsidP="0038668D">
      <w:pPr>
        <w:spacing w:line="360" w:lineRule="auto"/>
      </w:pPr>
    </w:p>
    <w:p w14:paraId="56F37941" w14:textId="77777777" w:rsidR="0038668D" w:rsidRDefault="0038668D" w:rsidP="0038668D">
      <w:pPr>
        <w:spacing w:line="360" w:lineRule="auto"/>
      </w:pPr>
      <w:r>
        <w:t xml:space="preserve">Wszystkie przewody rurowe instalacji wody lodowej prowadzone w obrębie przyłączy agregatów wody lodowej </w:t>
      </w:r>
      <w:r w:rsidR="00BB57E8">
        <w:t>, jak i nowych odcinków instalacji</w:t>
      </w:r>
      <w:r w:rsidR="00563DC4">
        <w:t xml:space="preserve"> </w:t>
      </w:r>
      <w:r w:rsidR="00BB57E8">
        <w:t xml:space="preserve">chłodniczej wewnątrz budynku </w:t>
      </w:r>
      <w:r>
        <w:t xml:space="preserve">należy wykonać z rur stalowych czarnych bezszwowych wg PN EN 10216 2 i PN-EN 10220 lub innych równoważnych norm, jako łączone przez spawanie. Maksymalne ciśnienie robocze 10 bar przy maksymalnej temperaturze roboczej wynoszącej +12 </w:t>
      </w:r>
      <w:r>
        <w:lastRenderedPageBreak/>
        <w:t xml:space="preserve">°C. W instalacji mogą wystąpić też temperatury do +45°C. Tak wysoka temperatura czynnika i rur może wystąpić tylko w sytuacji awarii instalacji i wyłącznie w okresie letnim. </w:t>
      </w:r>
    </w:p>
    <w:p w14:paraId="557F9631" w14:textId="77777777" w:rsidR="0040233A" w:rsidRDefault="0040233A" w:rsidP="0038668D">
      <w:pPr>
        <w:spacing w:line="360" w:lineRule="auto"/>
      </w:pPr>
    </w:p>
    <w:p w14:paraId="1AB1BF01" w14:textId="77777777" w:rsidR="0040233A" w:rsidRDefault="0040233A" w:rsidP="0040233A">
      <w:pPr>
        <w:pStyle w:val="Heading2"/>
      </w:pPr>
      <w:bookmarkStart w:id="13" w:name="_Toc176116624"/>
      <w:r>
        <w:t>Izolacje i warstwy ochronne</w:t>
      </w:r>
      <w:bookmarkEnd w:id="13"/>
    </w:p>
    <w:p w14:paraId="2FF93DBD" w14:textId="77777777" w:rsidR="0040233A" w:rsidRDefault="0040233A" w:rsidP="0040233A">
      <w:pPr>
        <w:spacing w:line="360" w:lineRule="auto"/>
      </w:pPr>
    </w:p>
    <w:p w14:paraId="07C2543B" w14:textId="77777777" w:rsidR="0040233A" w:rsidRDefault="0040233A" w:rsidP="0040233A">
      <w:pPr>
        <w:spacing w:line="360" w:lineRule="auto"/>
      </w:pPr>
      <w:r>
        <w:t>Przewody instalacji wody lodowej należy odpowiednio zaizolować otuliną przeznaczoną do instalacji chłodniczych zgodnie z obowiązującymi przepisami i normami.</w:t>
      </w:r>
    </w:p>
    <w:p w14:paraId="4526035F" w14:textId="77777777" w:rsidR="0040233A" w:rsidRDefault="0040233A" w:rsidP="0040233A">
      <w:pPr>
        <w:spacing w:line="360" w:lineRule="auto"/>
      </w:pPr>
      <w:r>
        <w:t xml:space="preserve">Izolacje muszą obejmować wszystkie elementy instalacji wody lodowej w tym rury, kształtki, armaturę, elementy zawieszeń i mocowań itp.). </w:t>
      </w:r>
    </w:p>
    <w:p w14:paraId="5E5C263B" w14:textId="77777777" w:rsidR="0040233A" w:rsidRDefault="0040233A" w:rsidP="0040233A">
      <w:pPr>
        <w:spacing w:line="360" w:lineRule="auto"/>
      </w:pPr>
      <w:r>
        <w:t xml:space="preserve">Przewody rurowe prowadzone w strefach ewidentnie narażonych na uszkodzenia mechaniczne izolacji a także </w:t>
      </w:r>
      <w:r w:rsidR="00772972">
        <w:t>w trefie leżącej przy</w:t>
      </w:r>
      <w:r>
        <w:t xml:space="preserve"> agregat</w:t>
      </w:r>
      <w:r w:rsidR="00772972">
        <w:t>ach</w:t>
      </w:r>
      <w:r>
        <w:t xml:space="preserve"> wody lodowej należy dodatkowo zabezpieczyć płaszczem z blachy stalowej ocynkowanej.</w:t>
      </w:r>
    </w:p>
    <w:p w14:paraId="103393A8" w14:textId="77777777" w:rsidR="00971A89" w:rsidRDefault="00971A89" w:rsidP="0040233A">
      <w:pPr>
        <w:spacing w:line="360" w:lineRule="auto"/>
      </w:pPr>
    </w:p>
    <w:p w14:paraId="25B44EED" w14:textId="77777777" w:rsidR="00971A89" w:rsidRDefault="00971A89" w:rsidP="00051F3F">
      <w:pPr>
        <w:pStyle w:val="Heading1"/>
      </w:pPr>
      <w:bookmarkStart w:id="14" w:name="_Toc176116625"/>
      <w:r>
        <w:t>Sprzęt</w:t>
      </w:r>
      <w:bookmarkEnd w:id="14"/>
    </w:p>
    <w:p w14:paraId="1144AB19" w14:textId="77777777" w:rsidR="00971A89" w:rsidRDefault="00971A89" w:rsidP="00971A89">
      <w:pPr>
        <w:spacing w:line="360" w:lineRule="auto"/>
      </w:pPr>
    </w:p>
    <w:p w14:paraId="12649F1F" w14:textId="77777777" w:rsidR="00971A89" w:rsidRDefault="00971A89" w:rsidP="00971A89">
      <w:pPr>
        <w:spacing w:line="360" w:lineRule="auto"/>
      </w:pPr>
      <w:r>
        <w:t xml:space="preserve">Do wykonania robót należy zastosować sprzęt i maszyny właściwe dla danego rodzaju robót, przy uwzględnieniu właściwej jakości wykonania zgodnej z niniejszą specyfikacją. Wykonawca jest odpowiedzialny za wszelki sprzęt, narzędzia i materiały wymagane w celu wykonania robót. Używany sprzęt powinien mieć wszelkie aktualnie wymagane dokumenty, dopuszczające go do stosowania, potwierdzone przez dozór techniczny. Stosowany sprzęt powinien być utrzymany w ciągłej sprawności technicznej, winien być należycie konserwowany a okresowe przeglądy wykonane systematycznie i zgodnie z przepisami, winny być potwierdzone odpowiednimi dokumentami. Sprzęt powinien być zawsze zabezpieczony przed użyciem go przez osoby niepowołane, nieodpowiednie czy </w:t>
      </w:r>
      <w:r w:rsidR="00F8728E">
        <w:t xml:space="preserve">też </w:t>
      </w:r>
      <w:r>
        <w:t>nieprzygotowane do jego użycia.</w:t>
      </w:r>
    </w:p>
    <w:p w14:paraId="39393537" w14:textId="77777777" w:rsidR="007B1D9F" w:rsidRDefault="007B1D9F" w:rsidP="00971A89">
      <w:pPr>
        <w:spacing w:line="360" w:lineRule="auto"/>
      </w:pPr>
    </w:p>
    <w:p w14:paraId="62BB475C" w14:textId="77777777" w:rsidR="00971A89" w:rsidRDefault="00971A89" w:rsidP="00051F3F">
      <w:pPr>
        <w:pStyle w:val="Heading1"/>
      </w:pPr>
      <w:bookmarkStart w:id="15" w:name="_Toc176116626"/>
      <w:r>
        <w:t>Transport</w:t>
      </w:r>
      <w:bookmarkEnd w:id="15"/>
    </w:p>
    <w:p w14:paraId="45AD8018" w14:textId="77777777" w:rsidR="00971A89" w:rsidRDefault="00971A89" w:rsidP="00971A89">
      <w:pPr>
        <w:spacing w:line="360" w:lineRule="auto"/>
      </w:pPr>
    </w:p>
    <w:p w14:paraId="2C17F33C" w14:textId="77777777" w:rsidR="00971A89" w:rsidRDefault="00971A89" w:rsidP="00971A89">
      <w:pPr>
        <w:spacing w:line="360" w:lineRule="auto"/>
      </w:pPr>
      <w:r>
        <w:t>Środki transportu technologicznego i zewnętrznego winny być dobrane przy uwzględnieniu harmonogramu prac i wynikać z projektu organizacji budowy. Wykonawca zobowiązany jest do stosowania takich środków transportu, które pozwolą uniknąć uszkodzeń i odkształceń przewożonych materiałów.</w:t>
      </w:r>
    </w:p>
    <w:p w14:paraId="2DDB0875" w14:textId="77777777" w:rsidR="00971A89" w:rsidRDefault="00971A89" w:rsidP="00971A89">
      <w:pPr>
        <w:spacing w:line="360" w:lineRule="auto"/>
      </w:pPr>
      <w:r>
        <w:t>Materiały na budowę powinny być przewożone zgodnie z przepisami ruchu drogowego oraz</w:t>
      </w:r>
      <w:r w:rsidR="006A27F6">
        <w:t xml:space="preserve"> zasadami</w:t>
      </w:r>
      <w:r>
        <w:t xml:space="preserve"> BHP. Rodzaj oraz liczba środków transportu, powinna gwarantować prowadzenie robót zgodnie z zasadami </w:t>
      </w:r>
      <w:r>
        <w:lastRenderedPageBreak/>
        <w:t>zawartymi w Dokumentacji Wykonawczej oraz w terminie przewidzianym w umowie. Wykonawca zobowiązany będzie usuwać na swój koszt wszelkie zanieczyszczenia spowodowane w wyniku ruchu jego pojazdów na drogach publicznych oraz w rejonie dojazdu do miejsc wykonania prac.</w:t>
      </w:r>
    </w:p>
    <w:p w14:paraId="46E04B2B" w14:textId="77777777" w:rsidR="00971A89" w:rsidRDefault="00971A89" w:rsidP="00971A89">
      <w:pPr>
        <w:spacing w:line="360" w:lineRule="auto"/>
      </w:pPr>
    </w:p>
    <w:p w14:paraId="25B08238" w14:textId="77777777" w:rsidR="007E1DEC" w:rsidRDefault="007E1DEC" w:rsidP="00051F3F">
      <w:pPr>
        <w:pStyle w:val="Heading1"/>
      </w:pPr>
      <w:bookmarkStart w:id="16" w:name="_Toc176116627"/>
      <w:r>
        <w:t>Wykonanie robót</w:t>
      </w:r>
      <w:bookmarkEnd w:id="16"/>
    </w:p>
    <w:p w14:paraId="7F8070C3" w14:textId="77777777" w:rsidR="007E1DEC" w:rsidRDefault="007E1DEC" w:rsidP="007E1DEC">
      <w:pPr>
        <w:spacing w:line="360" w:lineRule="auto"/>
      </w:pPr>
    </w:p>
    <w:p w14:paraId="7D72E18C" w14:textId="77777777" w:rsidR="007E1DEC" w:rsidRDefault="007E1DEC" w:rsidP="00BF6A35">
      <w:pPr>
        <w:spacing w:line="360" w:lineRule="auto"/>
      </w:pPr>
      <w:r w:rsidRPr="007B1D9F">
        <w:t>Prace związane z wykonaniem i odbiorem instalacji objętych projektem należy realizować zgodnie z Wymaganiami technicznymi zalecanymi do stosowania przez Ministerstwo Infrastruktury</w:t>
      </w:r>
      <w:r w:rsidR="004A486E" w:rsidRPr="007B1D9F">
        <w:t>.</w:t>
      </w:r>
    </w:p>
    <w:p w14:paraId="3B43A9AD" w14:textId="77777777" w:rsidR="007E1DEC" w:rsidRDefault="007E1DEC" w:rsidP="007E1DEC">
      <w:pPr>
        <w:spacing w:line="360" w:lineRule="auto"/>
      </w:pPr>
      <w:r>
        <w:t>Wykonawca jest odpowiedzialny za prowadzenie robót zgodnie z umową oraz za jakość zastosowanych materiałów i wykonywanych robót, za ich zgodność z Dokumentacją Projektową, Specyfikacją Techniczną, wymaganiami oraz poleceniami Inspektora Nadzoru.</w:t>
      </w:r>
    </w:p>
    <w:p w14:paraId="2DD12864" w14:textId="77777777" w:rsidR="00971A89" w:rsidRDefault="007E1DEC" w:rsidP="007E1DEC">
      <w:pPr>
        <w:spacing w:line="360" w:lineRule="auto"/>
      </w:pPr>
      <w:r>
        <w:t>Prowadzone roboty powinny odbywać się zgodnie i w warunkach określonych przez polskie prawo budowlane, prawo pracy, przepisy higieniczno sanitarne, przepisy BHP i p</w:t>
      </w:r>
      <w:r w:rsidR="006A27F6">
        <w:t xml:space="preserve">rzeciw </w:t>
      </w:r>
      <w:r>
        <w:t>poż</w:t>
      </w:r>
      <w:r w:rsidR="006A27F6">
        <w:t>arowe</w:t>
      </w:r>
      <w:r>
        <w:t xml:space="preserve">, a także stosowane </w:t>
      </w:r>
      <w:r w:rsidR="004A486E">
        <w:t xml:space="preserve">Polskie Normy i Normy Branżowe. </w:t>
      </w:r>
      <w:r>
        <w:t>Wykonawca powinien natychmiast poinformować Inspektora Nadzoru o wszelkich błędach wykrytych w projekcie. Błędy powinny być usunięte na koszt Zamawiającego.</w:t>
      </w:r>
    </w:p>
    <w:p w14:paraId="4C07564D" w14:textId="77777777" w:rsidR="00051F3F" w:rsidRDefault="00051F3F" w:rsidP="007E1DEC">
      <w:pPr>
        <w:spacing w:line="360" w:lineRule="auto"/>
      </w:pPr>
    </w:p>
    <w:p w14:paraId="508696DF" w14:textId="77777777" w:rsidR="00051F3F" w:rsidRDefault="00051F3F" w:rsidP="00051F3F">
      <w:pPr>
        <w:pStyle w:val="Heading2"/>
      </w:pPr>
      <w:bookmarkStart w:id="17" w:name="_Toc176116628"/>
      <w:r>
        <w:t>Roboty rozbiórkowe</w:t>
      </w:r>
      <w:bookmarkEnd w:id="17"/>
    </w:p>
    <w:p w14:paraId="5656CD1D" w14:textId="77777777" w:rsidR="00051F3F" w:rsidRDefault="00051F3F" w:rsidP="00051F3F">
      <w:pPr>
        <w:spacing w:line="360" w:lineRule="auto"/>
      </w:pPr>
    </w:p>
    <w:p w14:paraId="5B07C526" w14:textId="77777777" w:rsidR="00051F3F" w:rsidRDefault="00051F3F" w:rsidP="00051F3F">
      <w:pPr>
        <w:spacing w:line="360" w:lineRule="auto"/>
      </w:pPr>
      <w:r>
        <w:t>W zakresie robót rozbiórkowych należy zdemontować istniejąc</w:t>
      </w:r>
      <w:r w:rsidR="006A27F6">
        <w:t>e</w:t>
      </w:r>
      <w:r>
        <w:t xml:space="preserve"> przyłącz</w:t>
      </w:r>
      <w:r w:rsidR="006A27F6">
        <w:t>a</w:t>
      </w:r>
      <w:r>
        <w:t xml:space="preserve"> agregatów wody lodowej rurociągów tak aby umożliwić zamontowanie nowych agregtów chłodniczych. Szczegółowe zaprojektowanie odcinków rurociągów będzie możliwe dopiero po wyłonieniu w procedurze przetargowej typów urzadzeń. </w:t>
      </w:r>
    </w:p>
    <w:p w14:paraId="5423270F" w14:textId="77777777" w:rsidR="0038668D" w:rsidRDefault="00051F3F" w:rsidP="00051F3F">
      <w:pPr>
        <w:spacing w:line="360" w:lineRule="auto"/>
      </w:pPr>
      <w:r>
        <w:t xml:space="preserve">Wszelkie </w:t>
      </w:r>
      <w:r w:rsidR="002616E9">
        <w:t xml:space="preserve">zbędne </w:t>
      </w:r>
      <w:r>
        <w:t xml:space="preserve">otwory </w:t>
      </w:r>
      <w:r w:rsidR="002616E9">
        <w:t>mogące powstać podczas</w:t>
      </w:r>
      <w:r w:rsidR="006A27F6">
        <w:t xml:space="preserve"> prac na przykład podczas</w:t>
      </w:r>
      <w:r w:rsidR="002616E9">
        <w:t xml:space="preserve"> demontażu fragmentów mocowań rurociągów</w:t>
      </w:r>
      <w:r>
        <w:t xml:space="preserve"> należy zaślepić systemowo w sposób trwały i uszczelnić. Zdemontowane materiały oraz gruz należy wynieść z miejsc rozbiórkowych, a następnie wywieźć, z zachowaniem przepisów BHP w miejsce ustalone z Inspektorem. Gruz i śmieci </w:t>
      </w:r>
      <w:r w:rsidR="002616E9">
        <w:t>należy wywieźć na składowisko śmieci a zdemontowane agregaty chłodnicze, zużyte oleje wykorzystywane w ag</w:t>
      </w:r>
      <w:r w:rsidR="006A27F6">
        <w:t>regatach wody lodowej i freon od</w:t>
      </w:r>
      <w:r w:rsidR="002616E9">
        <w:t>dać do utylizacji firmom zapewniającym profesjonalny odbiór i recykling urządzeń i wymienionych czynników.</w:t>
      </w:r>
    </w:p>
    <w:p w14:paraId="639E45A3" w14:textId="4066C8F9" w:rsidR="002616E9" w:rsidRDefault="002616E9" w:rsidP="00051F3F">
      <w:pPr>
        <w:spacing w:line="360" w:lineRule="auto"/>
      </w:pPr>
    </w:p>
    <w:p w14:paraId="4238D944" w14:textId="19F3D342" w:rsidR="007F547B" w:rsidRDefault="007F547B" w:rsidP="00051F3F">
      <w:pPr>
        <w:spacing w:line="360" w:lineRule="auto"/>
      </w:pPr>
    </w:p>
    <w:p w14:paraId="39FC3E61" w14:textId="77777777" w:rsidR="007F547B" w:rsidRDefault="007F547B" w:rsidP="00051F3F">
      <w:pPr>
        <w:spacing w:line="360" w:lineRule="auto"/>
      </w:pPr>
    </w:p>
    <w:p w14:paraId="49E25A3A" w14:textId="77777777" w:rsidR="00794C6B" w:rsidRDefault="00794C6B" w:rsidP="00794C6B">
      <w:pPr>
        <w:pStyle w:val="Heading2"/>
      </w:pPr>
      <w:bookmarkStart w:id="18" w:name="_Toc176116629"/>
      <w:r w:rsidRPr="00794C6B">
        <w:lastRenderedPageBreak/>
        <w:t xml:space="preserve">Przewody rurowe instalacji </w:t>
      </w:r>
      <w:r w:rsidR="00831611">
        <w:t>wody lodowej prowadzone na zewnątrz budynku</w:t>
      </w:r>
      <w:bookmarkEnd w:id="18"/>
    </w:p>
    <w:p w14:paraId="0BAC3F03" w14:textId="77777777" w:rsidR="00794C6B" w:rsidRDefault="00794C6B" w:rsidP="00794C6B">
      <w:pPr>
        <w:spacing w:line="360" w:lineRule="auto"/>
      </w:pPr>
    </w:p>
    <w:p w14:paraId="69FA04B1" w14:textId="77777777" w:rsidR="00794C6B" w:rsidRDefault="00794C6B" w:rsidP="00794C6B">
      <w:pPr>
        <w:spacing w:line="360" w:lineRule="auto"/>
      </w:pPr>
      <w:r>
        <w:t xml:space="preserve">Krótkie odcinki sieci wody lodowej biegnące z agregatów wody lodowej do </w:t>
      </w:r>
      <w:r w:rsidR="00563DC4">
        <w:t>przyłącza sieci biegnącej pod ziemią do budynku</w:t>
      </w:r>
      <w:r>
        <w:t xml:space="preserve"> wykonane zostaną z rur stalowych czarnych bez szwu. Jeśli to będzie możliwe przewody poziome należy prowadzić ze spadkiem min. 0,3% tak, żeby w najniższych miejscach załamań przewodów zapewnić możliwość odwadniani</w:t>
      </w:r>
      <w:r w:rsidR="002D73B8">
        <w:t xml:space="preserve">a instalacji. </w:t>
      </w:r>
      <w:r>
        <w:t>Przewody zasilający i powrotny należy prowadzić obok siebie ułożone równolegle w sposób umożliwiający wykonanie izol</w:t>
      </w:r>
      <w:r w:rsidR="002D73B8">
        <w:t>acji antykorozyjnej i cieplnej. W</w:t>
      </w:r>
      <w:r>
        <w:t xml:space="preserve"> najniższych punktach </w:t>
      </w:r>
      <w:r w:rsidR="002D73B8">
        <w:t xml:space="preserve">podłączenia agregatów wody lodowej, o ile agregaty nie będą posiadały wbudowanych takich zaworów, </w:t>
      </w:r>
      <w:r w:rsidR="00563DC4">
        <w:t xml:space="preserve">należy </w:t>
      </w:r>
      <w:r w:rsidR="002D73B8">
        <w:t xml:space="preserve">zamontować </w:t>
      </w:r>
      <w:r>
        <w:t>zawor</w:t>
      </w:r>
      <w:r w:rsidR="002D73B8">
        <w:t xml:space="preserve">y spustowe. </w:t>
      </w:r>
      <w:r>
        <w:t xml:space="preserve">Rurociągi </w:t>
      </w:r>
      <w:r w:rsidR="002D73B8">
        <w:t>należy</w:t>
      </w:r>
      <w:r>
        <w:t xml:space="preserve"> mocować przy pomocy systemowych wsporników i uchwytów. Podpory, wsporniki i uchwyty muszą posiadać odpowiednie wymiary, wytrzymałość oraz zapewnić wydłużalność rurociągów, jej kompensacje oraz</w:t>
      </w:r>
      <w:r w:rsidR="002D73B8">
        <w:t xml:space="preserve"> możliwość stałego zakotwienia. </w:t>
      </w:r>
      <w:r>
        <w:t xml:space="preserve">Przed </w:t>
      </w:r>
      <w:r w:rsidR="002D73B8">
        <w:t>podłączeniem agregatów wody lodowej</w:t>
      </w:r>
      <w:r>
        <w:t xml:space="preserve"> należy przeprowadzić płukanie przewodów</w:t>
      </w:r>
      <w:r w:rsidR="002D73B8">
        <w:t xml:space="preserve"> rurowych przyłącz</w:t>
      </w:r>
      <w:r w:rsidR="00043752">
        <w:t>y</w:t>
      </w:r>
      <w:r w:rsidR="002D73B8">
        <w:t xml:space="preserve"> </w:t>
      </w:r>
      <w:r>
        <w:t>a następnie poddać je badaniu szczelności.</w:t>
      </w:r>
    </w:p>
    <w:p w14:paraId="3792F9C1" w14:textId="77777777" w:rsidR="00043752" w:rsidRDefault="00043752" w:rsidP="00794C6B">
      <w:pPr>
        <w:spacing w:line="360" w:lineRule="auto"/>
      </w:pPr>
    </w:p>
    <w:p w14:paraId="1C8439D5" w14:textId="77777777" w:rsidR="00831611" w:rsidRDefault="00831611" w:rsidP="00831611">
      <w:pPr>
        <w:pStyle w:val="Heading2"/>
      </w:pPr>
      <w:bookmarkStart w:id="19" w:name="_Toc176116630"/>
      <w:r>
        <w:t>Izolacje i warstwy ochronne</w:t>
      </w:r>
      <w:bookmarkEnd w:id="19"/>
    </w:p>
    <w:p w14:paraId="17AB5641" w14:textId="77777777" w:rsidR="00831611" w:rsidRDefault="00831611" w:rsidP="00831611">
      <w:pPr>
        <w:spacing w:line="360" w:lineRule="auto"/>
      </w:pPr>
    </w:p>
    <w:p w14:paraId="2318C618" w14:textId="77777777" w:rsidR="00831611" w:rsidRDefault="00831611" w:rsidP="00831611">
      <w:pPr>
        <w:spacing w:line="360" w:lineRule="auto"/>
      </w:pPr>
      <w:r>
        <w:t>Malowanie rur stalowych można przeprowadzić dopiero po uzyskaniu pozytywnego wyniku próby szczelności poszczególnych instalacji lub ich części. Przed przystąpieniem do malowania rurociągi należy oczyścić. Kolejność prac czyszczenia:</w:t>
      </w:r>
    </w:p>
    <w:p w14:paraId="08744F54" w14:textId="77777777" w:rsidR="00831611" w:rsidRDefault="00831611" w:rsidP="00831611">
      <w:pPr>
        <w:spacing w:line="360" w:lineRule="auto"/>
      </w:pPr>
      <w:r>
        <w:t>•</w:t>
      </w:r>
      <w:r>
        <w:tab/>
        <w:t>popiół, cement oraz walcowina muszą być zdarte,</w:t>
      </w:r>
    </w:p>
    <w:p w14:paraId="7113FD5D" w14:textId="77777777" w:rsidR="00831611" w:rsidRDefault="00831611" w:rsidP="00831611">
      <w:pPr>
        <w:spacing w:line="360" w:lineRule="auto"/>
      </w:pPr>
      <w:r>
        <w:t>•</w:t>
      </w:r>
      <w:r>
        <w:tab/>
        <w:t>resztki ze spawania oraz żużel muszą być usunięte,</w:t>
      </w:r>
    </w:p>
    <w:p w14:paraId="26EBCD4D" w14:textId="77777777" w:rsidR="00831611" w:rsidRDefault="00831611" w:rsidP="00831611">
      <w:pPr>
        <w:spacing w:line="360" w:lineRule="auto"/>
      </w:pPr>
      <w:r>
        <w:t>•</w:t>
      </w:r>
      <w:r>
        <w:tab/>
        <w:t>szwy spawalnicze muszą być wyrównane,</w:t>
      </w:r>
    </w:p>
    <w:p w14:paraId="3F2FC7D5" w14:textId="77777777" w:rsidR="00831611" w:rsidRDefault="00831611" w:rsidP="00831611">
      <w:pPr>
        <w:spacing w:line="360" w:lineRule="auto"/>
      </w:pPr>
      <w:r>
        <w:t>•</w:t>
      </w:r>
      <w:r>
        <w:tab/>
        <w:t>kurz, smar, olej muszą być wyczyszczone,</w:t>
      </w:r>
    </w:p>
    <w:p w14:paraId="27120D73" w14:textId="77777777" w:rsidR="00831611" w:rsidRDefault="00831611" w:rsidP="00831611">
      <w:pPr>
        <w:spacing w:line="360" w:lineRule="auto"/>
      </w:pPr>
      <w:r>
        <w:t>•</w:t>
      </w:r>
      <w:r>
        <w:tab/>
        <w:t>rurociągi oczyścić odrdzewiaczem fosforowym.</w:t>
      </w:r>
    </w:p>
    <w:p w14:paraId="7A9AAACC" w14:textId="77777777" w:rsidR="00831611" w:rsidRDefault="00831611" w:rsidP="00831611">
      <w:pPr>
        <w:spacing w:line="360" w:lineRule="auto"/>
      </w:pPr>
      <w:r>
        <w:t>Prace malarskie wykonywane będą w warunkach otoczenia, po zakończeniu prac montażowych, na powierzchniach odpowiednio przygotowanych.</w:t>
      </w:r>
    </w:p>
    <w:p w14:paraId="1A9752E4" w14:textId="77777777" w:rsidR="00831611" w:rsidRDefault="00831611" w:rsidP="00831611">
      <w:pPr>
        <w:spacing w:line="360" w:lineRule="auto"/>
      </w:pPr>
      <w:r>
        <w:t>Zabrania się wykonywania prac malarskich w temperaturach niższych niż 3°C powyżej punktu rosy, oraz gdy na rurociągach i konstrukcji występuje rosa. Nie wolno malować również przy temperaturze malowanego podłoża powyżej 40°C.</w:t>
      </w:r>
    </w:p>
    <w:p w14:paraId="3A53B531" w14:textId="77777777" w:rsidR="00831611" w:rsidRDefault="00831611" w:rsidP="00831611">
      <w:pPr>
        <w:spacing w:line="360" w:lineRule="auto"/>
      </w:pPr>
      <w:r>
        <w:t>Materiały malarskie:</w:t>
      </w:r>
    </w:p>
    <w:p w14:paraId="385AF3C4" w14:textId="77777777" w:rsidR="00831611" w:rsidRDefault="00831611" w:rsidP="00831611">
      <w:pPr>
        <w:spacing w:line="360" w:lineRule="auto"/>
      </w:pPr>
      <w:r>
        <w:t>•</w:t>
      </w:r>
      <w:r>
        <w:tab/>
        <w:t>do gruntowania: farba ftalowo-silikonowa przeciwrdzewna renowacyjna, podkładowa, termoodporna - dwie warstwy</w:t>
      </w:r>
    </w:p>
    <w:p w14:paraId="14466D50" w14:textId="77777777" w:rsidR="00831611" w:rsidRDefault="00831611" w:rsidP="00831611">
      <w:pPr>
        <w:spacing w:line="360" w:lineRule="auto"/>
      </w:pPr>
      <w:r>
        <w:lastRenderedPageBreak/>
        <w:t>•</w:t>
      </w:r>
      <w:r>
        <w:tab/>
        <w:t>do malowania nawierzchniowego: farba ftalowo-silikonowa przeciwrdzewna renowacyjna, termoodporna - dwie warstwy</w:t>
      </w:r>
    </w:p>
    <w:p w14:paraId="6CDC57FF" w14:textId="77777777" w:rsidR="00831611" w:rsidRDefault="00831611" w:rsidP="00831611">
      <w:pPr>
        <w:spacing w:line="360" w:lineRule="auto"/>
      </w:pPr>
      <w:r>
        <w:t>•</w:t>
      </w:r>
      <w:r>
        <w:tab/>
        <w:t>rozcieńczalniki: stosować rozpuszczalniki podane przez producenta.</w:t>
      </w:r>
    </w:p>
    <w:p w14:paraId="5C28CBD8" w14:textId="77777777" w:rsidR="00831611" w:rsidRDefault="00831611" w:rsidP="00831611">
      <w:pPr>
        <w:pStyle w:val="Heading2"/>
      </w:pPr>
      <w:bookmarkStart w:id="20" w:name="_Toc176116631"/>
      <w:r>
        <w:t>Armatura</w:t>
      </w:r>
      <w:bookmarkEnd w:id="20"/>
    </w:p>
    <w:p w14:paraId="24210133" w14:textId="77777777" w:rsidR="00831611" w:rsidRDefault="00831611" w:rsidP="00831611">
      <w:pPr>
        <w:spacing w:line="360" w:lineRule="auto"/>
      </w:pPr>
    </w:p>
    <w:p w14:paraId="2137D24D" w14:textId="77777777" w:rsidR="00831611" w:rsidRDefault="00831611" w:rsidP="00831611">
      <w:pPr>
        <w:spacing w:line="360" w:lineRule="auto"/>
      </w:pPr>
      <w:r>
        <w:t>W ramach wykonania fragmen</w:t>
      </w:r>
      <w:r w:rsidR="00563DC4">
        <w:t>ów</w:t>
      </w:r>
      <w:r>
        <w:t xml:space="preserve"> sieci</w:t>
      </w:r>
      <w:r w:rsidR="00563DC4">
        <w:t xml:space="preserve"> - </w:t>
      </w:r>
      <w:r>
        <w:t>przyłączy do agregatów chłodniczych</w:t>
      </w:r>
      <w:r w:rsidR="00563DC4">
        <w:t xml:space="preserve"> i i instalacji wody lodowej</w:t>
      </w:r>
      <w:r>
        <w:t xml:space="preserve"> należy zastosować armaturę do regulacji hydraulicznej zgodą z wytycznymi zawartymi w dokumentacji projektowej wykoanwczej oraz tak</w:t>
      </w:r>
      <w:r w:rsidR="00563DC4">
        <w:t>ą</w:t>
      </w:r>
      <w:r>
        <w:t xml:space="preserve"> aby spełniała ona funkcjonalnie swoje zadania</w:t>
      </w:r>
      <w:r w:rsidR="00C7524D">
        <w:t xml:space="preserve"> na podstawie przeprowadzonych obliczeń hydraulicznych</w:t>
      </w:r>
      <w:r>
        <w:t xml:space="preserve">. Dobór armatury </w:t>
      </w:r>
      <w:r w:rsidR="00C7524D">
        <w:t xml:space="preserve">regulacyjnej powinien nastąpić po ogłoszeniu wyników przetargu i </w:t>
      </w:r>
      <w:r w:rsidR="00563DC4">
        <w:t xml:space="preserve">m.in. </w:t>
      </w:r>
      <w:r w:rsidR="00C7524D">
        <w:t xml:space="preserve">poznaniu typów agregatów wody lodowej. </w:t>
      </w:r>
      <w:r>
        <w:t>Wszystkie zawory regulacyjne muszą być wyposażone w króćce do pomiaru przepływów w i</w:t>
      </w:r>
      <w:r w:rsidR="00C7524D">
        <w:t xml:space="preserve">nstalacji.  </w:t>
      </w:r>
      <w:r>
        <w:t>Cała zastosowana armatura powinna posiadać świadectwa i atesty dopuszczenia do stosowania budownictwie.</w:t>
      </w:r>
    </w:p>
    <w:p w14:paraId="758BA677" w14:textId="77777777" w:rsidR="00C7524D" w:rsidRDefault="00C7524D" w:rsidP="00C7524D">
      <w:pPr>
        <w:spacing w:line="360" w:lineRule="auto"/>
      </w:pPr>
      <w:r>
        <w:t>Przyłącza agregatów</w:t>
      </w:r>
      <w:r w:rsidR="00831611">
        <w:t xml:space="preserve"> mus</w:t>
      </w:r>
      <w:r>
        <w:t>zą</w:t>
      </w:r>
      <w:r w:rsidR="00831611">
        <w:t xml:space="preserve"> </w:t>
      </w:r>
      <w:r>
        <w:t xml:space="preserve">zostać wyposażone w zawory odcinające, </w:t>
      </w:r>
      <w:r w:rsidR="005B63C6">
        <w:t>zaizolowane przewody</w:t>
      </w:r>
      <w:r>
        <w:t xml:space="preserve"> elastyczne ograniczające przenoszenie się drgań z agregatów wody lodowej na rury, filtry montowane na rurociągach powrotnych biegnących do agregatów, termometry, manometry i </w:t>
      </w:r>
      <w:r w:rsidR="00831611">
        <w:t xml:space="preserve">zawory umożliwiające spust </w:t>
      </w:r>
      <w:r>
        <w:t>czynnika</w:t>
      </w:r>
      <w:r w:rsidR="00831611">
        <w:t xml:space="preserve">. </w:t>
      </w:r>
    </w:p>
    <w:p w14:paraId="097E22E9" w14:textId="77777777" w:rsidR="00831611" w:rsidRDefault="00831611" w:rsidP="00831611">
      <w:pPr>
        <w:spacing w:line="360" w:lineRule="auto"/>
      </w:pPr>
      <w:r>
        <w:t xml:space="preserve">Armatura musi posiadać niezbędne aprobaty techniczne, atesty i dopuszczenia. Jeżeli rozwiązanie doprowadzenia </w:t>
      </w:r>
      <w:r w:rsidR="00C7524D">
        <w:t>czynnika</w:t>
      </w:r>
      <w:r>
        <w:t xml:space="preserve"> do urządzeń umożliwia jej przepływ zwrotny, na przewodzie doprowadzającym </w:t>
      </w:r>
      <w:r w:rsidR="00C7524D">
        <w:t>czynnik</w:t>
      </w:r>
      <w:r>
        <w:t xml:space="preserve"> do nich należy zainstalować odpowiednie zawory zwrotne. </w:t>
      </w:r>
    </w:p>
    <w:p w14:paraId="470E0BE7" w14:textId="77777777" w:rsidR="00831611" w:rsidRDefault="00831611" w:rsidP="00831611">
      <w:pPr>
        <w:spacing w:line="360" w:lineRule="auto"/>
      </w:pPr>
      <w:r>
        <w:t>Wszystkie elementy armatury o średnicach wewnętrznych do 50 mm wyposażone będą w połączenia gwintowane, natomiast 50 mm i większe – połączenia kołnierzowe. Alternatywnie wszystkie połączenia arma</w:t>
      </w:r>
      <w:r w:rsidR="00C7524D">
        <w:t>tury można wykonać jako spawane</w:t>
      </w:r>
    </w:p>
    <w:p w14:paraId="00EB6CCC" w14:textId="77777777" w:rsidR="00831611" w:rsidRDefault="00831611" w:rsidP="00831611">
      <w:pPr>
        <w:spacing w:line="360" w:lineRule="auto"/>
      </w:pPr>
      <w:r>
        <w:t>Wszystkie zawory regulacyjne muszą pochodzić od jednego producenta i być wyposażone w króćce do pomiaru przepływów w instalacji.</w:t>
      </w:r>
    </w:p>
    <w:p w14:paraId="62B97359" w14:textId="77777777" w:rsidR="005B63C6" w:rsidRDefault="005B63C6" w:rsidP="00831611">
      <w:pPr>
        <w:spacing w:line="360" w:lineRule="auto"/>
      </w:pPr>
    </w:p>
    <w:p w14:paraId="7F8B01BC" w14:textId="77777777" w:rsidR="005B63C6" w:rsidRDefault="005B63C6" w:rsidP="005B63C6">
      <w:pPr>
        <w:pStyle w:val="Heading1"/>
      </w:pPr>
      <w:bookmarkStart w:id="21" w:name="_Toc176116632"/>
      <w:r>
        <w:t>Obmiar robót</w:t>
      </w:r>
      <w:bookmarkEnd w:id="21"/>
    </w:p>
    <w:p w14:paraId="12CE7DE3" w14:textId="77777777" w:rsidR="005B63C6" w:rsidRDefault="005B63C6" w:rsidP="005B63C6">
      <w:pPr>
        <w:spacing w:line="360" w:lineRule="auto"/>
      </w:pPr>
    </w:p>
    <w:p w14:paraId="16C03938" w14:textId="77777777" w:rsidR="005B63C6" w:rsidRDefault="005B63C6" w:rsidP="005B63C6">
      <w:pPr>
        <w:spacing w:line="360" w:lineRule="auto"/>
      </w:pPr>
      <w:r>
        <w:t>Obmiaru należy dokonywać na potrzeby wykonania projektu powykonawczego w jednostkach zgodnych z zestawieniem istotnych materiałów i elementów instalacji, dopuszczonymi do stosowania i atestowanymi w Polsce urządzeniami pomiarowymi wg stanu rzeczywistego na budowie, metodami zalecanymi w Polskich Normach odpowiednich dla danego rodzaju robót.</w:t>
      </w:r>
    </w:p>
    <w:p w14:paraId="675FE552" w14:textId="77777777" w:rsidR="005B63C6" w:rsidRDefault="005B63C6" w:rsidP="005B63C6">
      <w:pPr>
        <w:spacing w:line="360" w:lineRule="auto"/>
      </w:pPr>
      <w:r>
        <w:lastRenderedPageBreak/>
        <w:t>Wszystkie urządzenia i sprzęt pomiarowy, stosowane w czasie obmiaru robót zostaną dostarczone przez Wykonawcę. Jeżeli urządzenie lub sprzęt używany do pomiarów wymagają badań atestujących, to Wykonawca będzie zobowiązany posiadać ważne świadectwa legalizacji.</w:t>
      </w:r>
    </w:p>
    <w:p w14:paraId="64ED5BAB" w14:textId="77777777" w:rsidR="005B63C6" w:rsidRDefault="005B63C6" w:rsidP="005B63C6">
      <w:pPr>
        <w:spacing w:line="360" w:lineRule="auto"/>
      </w:pPr>
      <w:r>
        <w:t>Obmiary będą przeprowadzane przed częściowym lub ostatecznym odbiorem robót. Obmiar robót podlegających zakryciu przeprowadza się przed ich zakryciem.</w:t>
      </w:r>
    </w:p>
    <w:p w14:paraId="00E2AA02" w14:textId="77777777" w:rsidR="005B63C6" w:rsidRDefault="005B63C6" w:rsidP="005B63C6">
      <w:pPr>
        <w:spacing w:line="360" w:lineRule="auto"/>
      </w:pPr>
      <w:r>
        <w:t xml:space="preserve">Roboty pomiarowe do obmiaru oraz nieodzowne obliczenia </w:t>
      </w:r>
      <w:r w:rsidR="00B76F9F">
        <w:t>powinny być</w:t>
      </w:r>
      <w:r>
        <w:t xml:space="preserve"> wykon</w:t>
      </w:r>
      <w:r w:rsidR="00B76F9F">
        <w:t>ane</w:t>
      </w:r>
      <w:r>
        <w:t xml:space="preserve"> w sposób zrozumiały i jednoznaczny. Wymiary skomplikowanych powierzchni lub objętości </w:t>
      </w:r>
      <w:r w:rsidR="00B76F9F">
        <w:t>powinny zostać</w:t>
      </w:r>
      <w:r>
        <w:t xml:space="preserve"> uzupełnione odpowiednimi szkicami umieszczonymi w Księdze Obmiarów.</w:t>
      </w:r>
    </w:p>
    <w:p w14:paraId="12A0BE02" w14:textId="77777777" w:rsidR="005B63C6" w:rsidRDefault="005B63C6" w:rsidP="005B63C6">
      <w:pPr>
        <w:spacing w:line="360" w:lineRule="auto"/>
      </w:pPr>
      <w:r>
        <w:t>Jednostkami obmiarowymi dla instalacji sanitarnych objętych projektem są:</w:t>
      </w:r>
    </w:p>
    <w:p w14:paraId="3BA61DCE" w14:textId="77777777" w:rsidR="005B63C6" w:rsidRDefault="005B63C6" w:rsidP="005B63C6">
      <w:pPr>
        <w:spacing w:line="360" w:lineRule="auto"/>
      </w:pPr>
      <w:r>
        <w:t>m - dla instalacji rurowych</w:t>
      </w:r>
    </w:p>
    <w:p w14:paraId="6ED24D53" w14:textId="77777777" w:rsidR="005B63C6" w:rsidRDefault="005B63C6" w:rsidP="005B63C6">
      <w:pPr>
        <w:spacing w:line="360" w:lineRule="auto"/>
      </w:pPr>
      <w:r>
        <w:t>sztuka, komplet - dla armatury, urządzeń i wyposażenia</w:t>
      </w:r>
    </w:p>
    <w:p w14:paraId="14ED5773" w14:textId="77777777" w:rsidR="005B63C6" w:rsidRDefault="005B63C6" w:rsidP="005B63C6">
      <w:pPr>
        <w:spacing w:line="360" w:lineRule="auto"/>
      </w:pPr>
      <w:r>
        <w:t>Poszczególne jednostki obmiarowe i ilości podane są w zestawieniach istotnych materiałów i elementów instalacji, załączonych do Projektu Wykonawczego.</w:t>
      </w:r>
    </w:p>
    <w:p w14:paraId="704098A3" w14:textId="77777777" w:rsidR="002C649B" w:rsidRDefault="002C649B" w:rsidP="002C649B">
      <w:pPr>
        <w:pStyle w:val="Heading1"/>
      </w:pPr>
      <w:bookmarkStart w:id="22" w:name="_Toc176116633"/>
      <w:r>
        <w:t>Kontrola jakości robót</w:t>
      </w:r>
      <w:bookmarkEnd w:id="22"/>
    </w:p>
    <w:p w14:paraId="792C9874" w14:textId="77777777" w:rsidR="002C649B" w:rsidRDefault="002C649B" w:rsidP="002C649B">
      <w:pPr>
        <w:spacing w:line="360" w:lineRule="auto"/>
      </w:pPr>
    </w:p>
    <w:p w14:paraId="3EE18211" w14:textId="77777777" w:rsidR="002C649B" w:rsidRDefault="002C649B" w:rsidP="002C649B">
      <w:pPr>
        <w:spacing w:line="360" w:lineRule="auto"/>
      </w:pPr>
      <w:r>
        <w:t>Do obowiązków Wykonawcy należy opracowanie i przedstawienie do zaakceptowania przez Inspektora Nadzoru procedur zapewnienia jakości, w ramach których przedstawi on zamierzony sposób wykonania robót, możliwości techniczne, kadrowe i organizacyjne gwarantujące wykonanie robót zgodnie z dokumentacją przetargową.</w:t>
      </w:r>
    </w:p>
    <w:p w14:paraId="6C479D9D" w14:textId="77777777" w:rsidR="002C649B" w:rsidRDefault="002C649B" w:rsidP="002C649B">
      <w:pPr>
        <w:spacing w:line="360" w:lineRule="auto"/>
      </w:pPr>
      <w:r>
        <w:t>Procedury zapewnienia jakości powinny obejmować swoim zakresem w szczególności:</w:t>
      </w:r>
    </w:p>
    <w:p w14:paraId="12768F44" w14:textId="77777777" w:rsidR="002C649B" w:rsidRDefault="002C649B" w:rsidP="002C649B">
      <w:pPr>
        <w:spacing w:line="360" w:lineRule="auto"/>
      </w:pPr>
      <w:r>
        <w:t>•</w:t>
      </w:r>
      <w:r>
        <w:tab/>
        <w:t>organizację wykonania robót, w tym terminy i sposób prowadzenia robót,</w:t>
      </w:r>
    </w:p>
    <w:p w14:paraId="6962E7A9" w14:textId="77777777" w:rsidR="002C649B" w:rsidRDefault="002C649B" w:rsidP="002C649B">
      <w:pPr>
        <w:spacing w:line="360" w:lineRule="auto"/>
      </w:pPr>
      <w:r>
        <w:t>•</w:t>
      </w:r>
      <w:r>
        <w:tab/>
        <w:t>organizację ruchu na budowie wraz z oznakowaniem robót,</w:t>
      </w:r>
    </w:p>
    <w:p w14:paraId="125E34EF" w14:textId="77777777" w:rsidR="002C649B" w:rsidRDefault="002C649B" w:rsidP="002C649B">
      <w:pPr>
        <w:spacing w:line="360" w:lineRule="auto"/>
        <w:ind w:left="709" w:hanging="709"/>
      </w:pPr>
      <w:r>
        <w:t>•</w:t>
      </w:r>
      <w:r>
        <w:tab/>
        <w:t>sposób zabezpieczenia mienia Zamawiającego oraz składowanych materiałów i urządzeń podczas prowadzonych prac,</w:t>
      </w:r>
    </w:p>
    <w:p w14:paraId="432175F0" w14:textId="77777777" w:rsidR="002C649B" w:rsidRDefault="002C649B" w:rsidP="002C649B">
      <w:pPr>
        <w:spacing w:line="360" w:lineRule="auto"/>
      </w:pPr>
      <w:r>
        <w:t>•</w:t>
      </w:r>
      <w:r>
        <w:tab/>
        <w:t>sposób zabezpieczenia przeciwpożarowego podczas prowadzonych prac,</w:t>
      </w:r>
    </w:p>
    <w:p w14:paraId="75B64C1B" w14:textId="77777777" w:rsidR="002C649B" w:rsidRDefault="002C649B" w:rsidP="002C649B">
      <w:pPr>
        <w:spacing w:line="360" w:lineRule="auto"/>
      </w:pPr>
      <w:r>
        <w:t>•</w:t>
      </w:r>
      <w:r>
        <w:tab/>
        <w:t>wykaz zespołów roboczych, ich kwalifikacje i przygotowanie praktyczne,</w:t>
      </w:r>
    </w:p>
    <w:p w14:paraId="6D92926E" w14:textId="77777777" w:rsidR="002C649B" w:rsidRDefault="002C649B" w:rsidP="002C649B">
      <w:pPr>
        <w:spacing w:line="360" w:lineRule="auto"/>
      </w:pPr>
      <w:r>
        <w:t>•</w:t>
      </w:r>
      <w:r>
        <w:tab/>
        <w:t>wykaz osób odpowiedzialnych za jakość i terminowość wykonania poszczególnych elementów robót,</w:t>
      </w:r>
    </w:p>
    <w:p w14:paraId="2B087216" w14:textId="77777777" w:rsidR="002C649B" w:rsidRDefault="002C649B" w:rsidP="002C649B">
      <w:pPr>
        <w:spacing w:line="360" w:lineRule="auto"/>
      </w:pPr>
      <w:r>
        <w:t>•</w:t>
      </w:r>
      <w:r>
        <w:tab/>
        <w:t>sposób i procedurę przeprowadzenia wszelkich prób i pomiarów,</w:t>
      </w:r>
    </w:p>
    <w:p w14:paraId="7E0D6DA9" w14:textId="77777777" w:rsidR="002C649B" w:rsidRDefault="002C649B" w:rsidP="002C649B">
      <w:pPr>
        <w:spacing w:line="360" w:lineRule="auto"/>
      </w:pPr>
      <w:r>
        <w:t>•</w:t>
      </w:r>
      <w:r>
        <w:tab/>
        <w:t>wykaz maszyn i urządzeń stosowanych na budowie z ich podstawowymi parametrami technicznymi</w:t>
      </w:r>
    </w:p>
    <w:p w14:paraId="6434EB05" w14:textId="77777777" w:rsidR="002C649B" w:rsidRDefault="002C649B" w:rsidP="002C649B">
      <w:pPr>
        <w:spacing w:line="360" w:lineRule="auto"/>
      </w:pPr>
      <w:r>
        <w:t>•</w:t>
      </w:r>
      <w:r>
        <w:tab/>
        <w:t>rodzaje i ilości środków transportu oraz urządzeń do magazynowania i załadunku materiałów.</w:t>
      </w:r>
    </w:p>
    <w:p w14:paraId="5D291E1E" w14:textId="77777777" w:rsidR="002C649B" w:rsidRDefault="002C649B" w:rsidP="002C649B">
      <w:pPr>
        <w:spacing w:line="360" w:lineRule="auto"/>
      </w:pPr>
      <w:r>
        <w:lastRenderedPageBreak/>
        <w:t>Procedury zapewnienia jakości Wykonawca uzgodni z Zamawiającym najpóźniej w dniu przekazania miejsca wykonania prac.</w:t>
      </w:r>
    </w:p>
    <w:p w14:paraId="0D75560B" w14:textId="77777777" w:rsidR="00563DC4" w:rsidRDefault="00563DC4" w:rsidP="002C649B">
      <w:pPr>
        <w:spacing w:line="360" w:lineRule="auto"/>
      </w:pPr>
    </w:p>
    <w:p w14:paraId="6972A21C" w14:textId="77777777" w:rsidR="00563DC4" w:rsidRDefault="00563DC4" w:rsidP="002C649B">
      <w:pPr>
        <w:spacing w:line="360" w:lineRule="auto"/>
      </w:pPr>
    </w:p>
    <w:p w14:paraId="6DC1FC43" w14:textId="77777777" w:rsidR="00E83BFA" w:rsidRDefault="00E83BFA" w:rsidP="00E83BFA">
      <w:pPr>
        <w:pStyle w:val="Heading1"/>
      </w:pPr>
      <w:bookmarkStart w:id="23" w:name="_Toc176116634"/>
      <w:r>
        <w:t>Odbiór robót</w:t>
      </w:r>
      <w:bookmarkEnd w:id="23"/>
    </w:p>
    <w:p w14:paraId="45F78C5A" w14:textId="77777777" w:rsidR="00E83BFA" w:rsidRDefault="00E83BFA" w:rsidP="00E83BFA">
      <w:pPr>
        <w:spacing w:line="360" w:lineRule="auto"/>
      </w:pPr>
    </w:p>
    <w:p w14:paraId="44D035D5" w14:textId="77777777" w:rsidR="00E83BFA" w:rsidRDefault="00E83BFA" w:rsidP="00E83BFA">
      <w:pPr>
        <w:spacing w:line="360" w:lineRule="auto"/>
      </w:pPr>
      <w:r>
        <w:t>Zamawiający ma obowiązek dokonywania odbiorów robót. Ustala się następujące rodzaje odbiorów robót:</w:t>
      </w:r>
    </w:p>
    <w:p w14:paraId="02ADFDC1" w14:textId="77777777" w:rsidR="00E83BFA" w:rsidRDefault="00E83BFA" w:rsidP="00E83BFA">
      <w:pPr>
        <w:spacing w:line="360" w:lineRule="auto"/>
      </w:pPr>
      <w:r>
        <w:t>•</w:t>
      </w:r>
      <w:r>
        <w:tab/>
        <w:t>ulegających zakryciu,</w:t>
      </w:r>
    </w:p>
    <w:p w14:paraId="67EC92A1" w14:textId="77777777" w:rsidR="00E83BFA" w:rsidRDefault="00E83BFA" w:rsidP="00E83BFA">
      <w:pPr>
        <w:spacing w:line="360" w:lineRule="auto"/>
      </w:pPr>
      <w:r>
        <w:t>•</w:t>
      </w:r>
      <w:r>
        <w:tab/>
        <w:t>odbiory częściowe,</w:t>
      </w:r>
    </w:p>
    <w:p w14:paraId="79C20932" w14:textId="77777777" w:rsidR="00E83BFA" w:rsidRDefault="00E83BFA" w:rsidP="00E83BFA">
      <w:pPr>
        <w:spacing w:line="360" w:lineRule="auto"/>
      </w:pPr>
      <w:r>
        <w:t>•</w:t>
      </w:r>
      <w:r>
        <w:tab/>
        <w:t xml:space="preserve">odbiór końcowy, </w:t>
      </w:r>
    </w:p>
    <w:p w14:paraId="23E7CAC9" w14:textId="77777777" w:rsidR="00E83BFA" w:rsidRDefault="00E83BFA" w:rsidP="00E83BFA">
      <w:pPr>
        <w:spacing w:line="360" w:lineRule="auto"/>
      </w:pPr>
      <w:r>
        <w:t>•</w:t>
      </w:r>
      <w:r>
        <w:tab/>
        <w:t>odbiór po okresie rękojmi</w:t>
      </w:r>
    </w:p>
    <w:p w14:paraId="0E5B522C" w14:textId="77777777" w:rsidR="00E83BFA" w:rsidRDefault="00E83BFA" w:rsidP="00E83BFA">
      <w:pPr>
        <w:spacing w:line="360" w:lineRule="auto"/>
      </w:pPr>
      <w:r>
        <w:t>•</w:t>
      </w:r>
      <w:r>
        <w:tab/>
        <w:t>odbiór ostateczny.</w:t>
      </w:r>
    </w:p>
    <w:p w14:paraId="606C0A98" w14:textId="77777777" w:rsidR="00E83BFA" w:rsidRDefault="00E83BFA" w:rsidP="00E83BFA">
      <w:pPr>
        <w:spacing w:line="360" w:lineRule="auto"/>
      </w:pPr>
      <w:r>
        <w:t>Odbioru robót zanikających i ulegających zakryciu dokonuje upoważniony inspektor nadzoru inwestorskiego na wniosek wykonawcy – w postaci wpisu w dzienniku budowy.</w:t>
      </w:r>
    </w:p>
    <w:p w14:paraId="2BDF544B" w14:textId="77777777" w:rsidR="00E83BFA" w:rsidRDefault="00E83BFA" w:rsidP="00E83BFA">
      <w:pPr>
        <w:spacing w:line="360" w:lineRule="auto"/>
      </w:pPr>
      <w:r>
        <w:t xml:space="preserve">Odbioru częściowego dokonuje się w celu prowadzenia bieżących, częściowych rozliczeń. Dokonanie odbioru częściowego następuje na podstawie sporządzonego przez wykonawcę „Wykazu robót wykonanych częściowo”, potwierdzonego przez przedstawiciela Zamawiającego. Wykaz ten sporządzany jest na podstawie stopnia zaawansowania robót określonych w harmonogramie rzeczowo-finansowym. Suma kwot z „Wykazu robót wykonanych częściowo” musi być zgodna z harmonogramem rzeczowo–finansowym. </w:t>
      </w:r>
    </w:p>
    <w:p w14:paraId="31B18A61" w14:textId="77777777" w:rsidR="00E83BFA" w:rsidRDefault="00E83BFA" w:rsidP="00E83BFA">
      <w:pPr>
        <w:spacing w:line="360" w:lineRule="auto"/>
      </w:pPr>
      <w:r>
        <w:t>Wykonawca zawiadomi pisemnie Zamawiającego o gotowości do przystąpienia do odbioru częściowego oraz o wykonaniu robót ulegających zakryciu na 2 dni robocze przed planowanym terminem rozpoczęcia czynności odbiorowych, umożliwiając ich odbiór przez inspektora nadzoru inwestorskiego. Jeżeli Wykonawca nie dopełni tego obowiązku jest zobowiązany na żądanie inspektora nadzoru inwestorskiego odkryć elementy lub wykonać otwory niezbędne do zbadania robót, a następnie przywrócić na własny koszt elementy do stanu poprzedniego.</w:t>
      </w:r>
    </w:p>
    <w:p w14:paraId="03166982" w14:textId="77777777" w:rsidR="00E83BFA" w:rsidRDefault="00E83BFA" w:rsidP="00E83BFA">
      <w:pPr>
        <w:spacing w:line="360" w:lineRule="auto"/>
      </w:pPr>
      <w:r>
        <w:t>Z każdego odbioru częściowego oraz odbioru robót zostanie sporządzony protokół potwierdzony wpisem w Dzienniku budowy przez inspektora nadzoru inwestorskiego.</w:t>
      </w:r>
    </w:p>
    <w:p w14:paraId="0DDA5188" w14:textId="77777777" w:rsidR="00E83BFA" w:rsidRDefault="00E83BFA" w:rsidP="00E83BFA">
      <w:pPr>
        <w:spacing w:line="360" w:lineRule="auto"/>
      </w:pPr>
      <w:r>
        <w:t xml:space="preserve">Roboty budowlane i montażowe, dla których strony ustalają odbiory częściowe, Wykonawca każdorazowo zgłosi wpisem do Dziennika Budowy oraz zawiadomi pisemnie Zamawiającego w jego siedzibie. Dla dokonania odbioru częściowego Wykonawca przedłoży inspektorowi nadzoru inwestorskiego niezbędne </w:t>
      </w:r>
      <w:r>
        <w:lastRenderedPageBreak/>
        <w:t>dokumenty, w szczególności świadectwa jakości, certyfikaty, świadectwa wykonanych prób i atesty, dotyczące odbieranego elementu robót.</w:t>
      </w:r>
    </w:p>
    <w:p w14:paraId="0B7695D2" w14:textId="77777777" w:rsidR="00E83BFA" w:rsidRDefault="00E83BFA" w:rsidP="00E83BFA">
      <w:pPr>
        <w:spacing w:line="360" w:lineRule="auto"/>
      </w:pPr>
      <w:r>
        <w:t>Odbiór końcowy przeprowadza się po całkowitym zakończeniu wszystkich robót składających się na przedmiot umowy</w:t>
      </w:r>
      <w:r w:rsidR="008618FE">
        <w:t>,</w:t>
      </w:r>
      <w:r>
        <w:t xml:space="preserve"> na podstawie oświadczenia kierownika budowy oraz innych czynności przewidzianych przepisami ustawy PB, potwierdzonych przez inspektorów nadzoru inwestorskiego oraz zamawiającego. </w:t>
      </w:r>
    </w:p>
    <w:p w14:paraId="5F5E4160" w14:textId="77777777" w:rsidR="00E83BFA" w:rsidRDefault="00E83BFA" w:rsidP="00E83BFA">
      <w:pPr>
        <w:spacing w:line="360" w:lineRule="auto"/>
      </w:pPr>
      <w:r>
        <w:t>Odbiór końcowy jest przeprowadzany komisyjnie przy udziale przedstawicieli zamawiającego, inspektorów nadzoru inwestorskiego  oraz w obecności wykonawcy. Zamawiający powoła specjalną komisję i dokona protokolarnego odbioru końcowego robót budowlanych. Rozpoczęcie czynności odbiorowych nastąpi w terminie 7 dni licząc od daty dostarczenia przez Wykonawcę Zamawiającemu pisemnego zgłoszenia zakończenia robót i gotowości do odbioru wraz z kompletną dokumentacją powykonawczą oraz po potwierdzeniu zakończenia robót i gotowości do odbioru wpisem do dziennika budowy. Zakończenie czynności odbiorowych winno nastąpić w ciągu 7 dni od daty ich rozpoczęcia.</w:t>
      </w:r>
    </w:p>
    <w:p w14:paraId="3DFEE088" w14:textId="77777777" w:rsidR="00E83BFA" w:rsidRDefault="00E83BFA" w:rsidP="00E83BFA">
      <w:pPr>
        <w:spacing w:line="360" w:lineRule="auto"/>
      </w:pPr>
      <w:r>
        <w:t>Wykonawca zobowiązany jest do zorganizowania i przeprowadzenia odbioru końcowego.</w:t>
      </w:r>
    </w:p>
    <w:p w14:paraId="75F8A761" w14:textId="77777777" w:rsidR="00E83BFA" w:rsidRDefault="00E83BFA" w:rsidP="00E83BFA">
      <w:pPr>
        <w:spacing w:line="360" w:lineRule="auto"/>
      </w:pPr>
      <w:r>
        <w:t>W czynnościach odbioru końcowego winni uczestniczyć przedstawiciele Wykonawcy, Zamawiającego oraz jednostek, których udział nakazują odrębne przepisy, o czym zostaną zawiadomieni przez Wykonawcę.</w:t>
      </w:r>
    </w:p>
    <w:p w14:paraId="5F3A3C9B" w14:textId="77777777" w:rsidR="00E83BFA" w:rsidRDefault="00E83BFA" w:rsidP="00E83BFA">
      <w:pPr>
        <w:spacing w:line="360" w:lineRule="auto"/>
      </w:pPr>
      <w:r>
        <w:t xml:space="preserve">Przed rozpoczęciem odbioru końcowego wykonawca dostarczy zamawiającemu, kompletną dokumentację powykonawczą, instrukcję obsługi i eksploatacji instalacji i urządzeń w obiekcie oraz protokoły z przeprowadzonych szkoleń. </w:t>
      </w:r>
    </w:p>
    <w:p w14:paraId="5833F6A0" w14:textId="77777777" w:rsidR="00E83BFA" w:rsidRDefault="00E83BFA" w:rsidP="00E83BFA">
      <w:pPr>
        <w:spacing w:line="360" w:lineRule="auto"/>
      </w:pPr>
      <w:r>
        <w:t>Wraz ze zgłoszeniem gotowości odbioru Wykonawca przedłoży Zamawiającemu wszelkie dokumenty pozwalające na ocenę prawidłowości wykonania przedmiotu odbioru (w zakresie odpowiadającym przedmiotowi niniejszej umowy), w tym:</w:t>
      </w:r>
    </w:p>
    <w:p w14:paraId="5C893CAD" w14:textId="77777777" w:rsidR="00E83BFA" w:rsidRDefault="00E83BFA" w:rsidP="00E83BFA">
      <w:pPr>
        <w:spacing w:line="360" w:lineRule="auto"/>
      </w:pPr>
      <w:r>
        <w:t>•</w:t>
      </w:r>
      <w:r>
        <w:tab/>
        <w:t>dokumentację powykonawczą,</w:t>
      </w:r>
    </w:p>
    <w:p w14:paraId="17E9AFE9" w14:textId="77777777" w:rsidR="00E83BFA" w:rsidRDefault="00E83BFA" w:rsidP="00992358">
      <w:pPr>
        <w:spacing w:line="360" w:lineRule="auto"/>
        <w:ind w:left="709" w:hanging="709"/>
      </w:pPr>
      <w:r>
        <w:t>•</w:t>
      </w:r>
      <w:r>
        <w:tab/>
        <w:t xml:space="preserve">oświadczenie kierownika budowy o zgodności wykonania przedmiotu umowy zgodnie z zatwierdzoną dokumentacją techniczną oraz przepisami, </w:t>
      </w:r>
    </w:p>
    <w:p w14:paraId="7B0E492B" w14:textId="77777777" w:rsidR="00E83BFA" w:rsidRDefault="00E83BFA" w:rsidP="00992358">
      <w:pPr>
        <w:spacing w:line="360" w:lineRule="auto"/>
        <w:ind w:left="709" w:hanging="709"/>
      </w:pPr>
      <w:r>
        <w:t>•</w:t>
      </w:r>
      <w:r>
        <w:tab/>
        <w:t>świadectwa jakości, certyfikaty oraz świadectwa wykonanych prób i atesty na zastosowane i materiały i urządzenia,</w:t>
      </w:r>
    </w:p>
    <w:p w14:paraId="6E19FA6B" w14:textId="77777777" w:rsidR="00E83BFA" w:rsidRDefault="00E83BFA" w:rsidP="00992358">
      <w:pPr>
        <w:spacing w:line="360" w:lineRule="auto"/>
        <w:ind w:left="709" w:hanging="709"/>
      </w:pPr>
      <w:r>
        <w:t>•</w:t>
      </w:r>
      <w:r>
        <w:tab/>
        <w:t>dokumenty gwarancyjne wystawione Zamawiającemu przez Wykonawcę w związku z wykonaniem przedmiotu niniejszej umowy (gwarancje urządzeń oraz gwarancje na wykonane sieci i instalacje),</w:t>
      </w:r>
    </w:p>
    <w:p w14:paraId="75A8C830" w14:textId="77777777" w:rsidR="00E83BFA" w:rsidRDefault="00E83BFA" w:rsidP="00992358">
      <w:pPr>
        <w:spacing w:line="360" w:lineRule="auto"/>
        <w:ind w:left="709" w:hanging="709"/>
      </w:pPr>
      <w:r>
        <w:t>•</w:t>
      </w:r>
      <w:r>
        <w:tab/>
        <w:t>wymagane dokumenty, protokoły i zaświadczenia z przeprowadzonych przez Wykonawcę sprawozdań i badań, a w szczególności protokoły odbioru robót branżowych ( tj. poszczególnych rodzajów instalacji) objętych zamówieniem, oraz inne dokumenty wymagane przepisami prawa, w tym p.b.,</w:t>
      </w:r>
    </w:p>
    <w:p w14:paraId="6714DA3D" w14:textId="77777777" w:rsidR="00E83BFA" w:rsidRDefault="00E83BFA" w:rsidP="00992358">
      <w:pPr>
        <w:spacing w:line="360" w:lineRule="auto"/>
        <w:ind w:left="709" w:hanging="709"/>
      </w:pPr>
      <w:r>
        <w:lastRenderedPageBreak/>
        <w:t>•</w:t>
      </w:r>
      <w:r>
        <w:tab/>
        <w:t>instrukcje obsługi i konserwacji do elementów wykonanych / dostarczonych w ramach</w:t>
      </w:r>
      <w:r w:rsidR="00992358">
        <w:t xml:space="preserve"> realizowanego przedmiotu umowy.</w:t>
      </w:r>
    </w:p>
    <w:p w14:paraId="2605394B" w14:textId="77777777" w:rsidR="00992358" w:rsidRDefault="00992358" w:rsidP="00992358">
      <w:pPr>
        <w:spacing w:line="360" w:lineRule="auto"/>
        <w:ind w:left="709" w:hanging="709"/>
      </w:pPr>
    </w:p>
    <w:p w14:paraId="3173B1A3" w14:textId="77777777" w:rsidR="00E83BFA" w:rsidRDefault="00E83BFA" w:rsidP="00E83BFA">
      <w:pPr>
        <w:spacing w:line="360" w:lineRule="auto"/>
      </w:pPr>
      <w:r>
        <w:t xml:space="preserve">W celu oceny jakości wykonania </w:t>
      </w:r>
      <w:r w:rsidR="008618FE">
        <w:t>prac przy modernizacji instalacji</w:t>
      </w:r>
      <w:r w:rsidR="00992358">
        <w:t xml:space="preserve"> </w:t>
      </w:r>
      <w:r w:rsidR="008618FE">
        <w:t>instalacji</w:t>
      </w:r>
      <w:r w:rsidR="00992358">
        <w:t xml:space="preserve"> wody lodowej</w:t>
      </w:r>
      <w:r w:rsidR="008618FE">
        <w:t xml:space="preserve"> opisanej w dokumentacji etapu I. i II.</w:t>
      </w:r>
      <w:r w:rsidR="00992358">
        <w:t xml:space="preserve"> </w:t>
      </w:r>
      <w:r>
        <w:t xml:space="preserve"> należy poddać badaniom szczelności oraz próbie ciśnieniowej wszystkie przewody </w:t>
      </w:r>
      <w:r w:rsidR="00BD4B13">
        <w:t xml:space="preserve">instalacji rurowej wraz zainstalowaną armaturą. </w:t>
      </w:r>
      <w:r w:rsidRPr="007B1D9F">
        <w:t>Odbiór po okresie rękojmi jest dokonywany przez zamawiającego z udziałem wykonawcy w formie protokolarnej i ma na celu stwierdzenie wykonania przez wykonawcę zobowiązań wynikających z rękojmi za wady fizyczne.</w:t>
      </w:r>
      <w:r w:rsidR="00BD4B13">
        <w:t xml:space="preserve"> </w:t>
      </w:r>
      <w:r>
        <w:t xml:space="preserve">Odbiór ostateczny dokonywany </w:t>
      </w:r>
      <w:r w:rsidR="008618FE">
        <w:t xml:space="preserve">będzie </w:t>
      </w:r>
      <w:r>
        <w:t xml:space="preserve">przez zamawiającego przy udziale wykonawcy w formie protokołu ostatecznego odbioru po usunięciu wszystkich wad ujawnionych w okresie gwarancji jakości. Zwalnia on </w:t>
      </w:r>
      <w:r w:rsidR="008618FE">
        <w:t>W</w:t>
      </w:r>
      <w:r>
        <w:t>ykonawcę z wszystkich zobowiązań wynikających z umowy, dotyczących usuwania wad.</w:t>
      </w:r>
    </w:p>
    <w:p w14:paraId="3E728751" w14:textId="77777777" w:rsidR="002C649B" w:rsidRDefault="00E83BFA" w:rsidP="00E83BFA">
      <w:pPr>
        <w:spacing w:line="360" w:lineRule="auto"/>
      </w:pPr>
      <w:r>
        <w:t xml:space="preserve">Jeżeli dla ustalenia zaistnienia wad niezbędne jest dokonanie prób, badań, odkryć lub ekspertyz, to </w:t>
      </w:r>
      <w:r w:rsidR="008618FE">
        <w:t>Z</w:t>
      </w:r>
      <w:r>
        <w:t xml:space="preserve">amawiający ma prawo polecić </w:t>
      </w:r>
      <w:r w:rsidR="008618FE">
        <w:t>W</w:t>
      </w:r>
      <w:r>
        <w:t xml:space="preserve">ykonawcy dokonanie tych czynności na jego koszt. W przypadku, jeżeli te czynności przesądzą, że wady w robotach nie wystąpiły, </w:t>
      </w:r>
      <w:r w:rsidR="008618FE">
        <w:t>W</w:t>
      </w:r>
      <w:r>
        <w:t xml:space="preserve">ykonawca będzie miał prawo żądać od </w:t>
      </w:r>
      <w:r w:rsidR="008618FE">
        <w:t>Z</w:t>
      </w:r>
      <w:r>
        <w:t>amawiającego zwrotu poniesionych z tego tytułu kosztów.</w:t>
      </w:r>
    </w:p>
    <w:p w14:paraId="4ABE04BE" w14:textId="77777777" w:rsidR="008F4D08" w:rsidRDefault="008F4D08" w:rsidP="00E83BFA">
      <w:pPr>
        <w:spacing w:line="360" w:lineRule="auto"/>
      </w:pPr>
    </w:p>
    <w:p w14:paraId="76C8D073" w14:textId="77777777" w:rsidR="008F4D08" w:rsidRDefault="008F4D08" w:rsidP="008F4D08">
      <w:pPr>
        <w:pStyle w:val="Heading1"/>
      </w:pPr>
      <w:bookmarkStart w:id="24" w:name="_Toc176116635"/>
      <w:r>
        <w:t>Rozliczenie robót</w:t>
      </w:r>
      <w:bookmarkEnd w:id="24"/>
    </w:p>
    <w:p w14:paraId="10F1CD68" w14:textId="77777777" w:rsidR="008F4D08" w:rsidRDefault="008F4D08" w:rsidP="008F4D08">
      <w:pPr>
        <w:spacing w:line="360" w:lineRule="auto"/>
      </w:pPr>
    </w:p>
    <w:p w14:paraId="2761CB8D" w14:textId="77777777" w:rsidR="008F4D08" w:rsidRDefault="008F4D08" w:rsidP="008F4D08">
      <w:pPr>
        <w:spacing w:line="360" w:lineRule="auto"/>
      </w:pPr>
      <w:r>
        <w:t>Podana w ofercie cena ofertowa będzie ceną ryczałtową i będzie uwzględniała wszystkie wymagania niniejszej STWiOR oraz obejmowała wszelkie koszty, jakie poniesie Wykonawca z tytułu należytej oraz zgodnej z obowiązującymi przepisami realizacji przedmiotu zamówienia. Cena ofertowa powinna obejmować kompletne wykonanie przedmiotu zamówienia określonego w</w:t>
      </w:r>
      <w:r w:rsidR="00A26DAB">
        <w:t xml:space="preserve"> dokumentacji projektowej i dokumentacji</w:t>
      </w:r>
      <w:r>
        <w:t xml:space="preserve"> STWiOR, zgodnie z SIWZ, w szczególności zgodnie z postanowieniami umowy. Przy ustalaniu ceny oferty należy ująć wszystkie koszty jakie poniesie Wykonawca w celu wykonania przedmiotu zamówienia zgodnie z przepisami i zasadami wiedzy technicznej. Za sposób przeprowadzenia kalkulacji wynagrodzenia ryczałtowego odpowiada wyłącznie Wykonawca. Wszystkie rozliczenia za wykonane roboty odbywają się na podstawie świadectw płatności po podpisaniu protokołu odbioru częściowego, stwierdzającego niewadliwe  wykonanie przedmiotu umowy, objętego odbiorem. Przejściowe świadectwo płatności jest wystawiane w celach bieżących rozliczeń wykonanych robót na podstawie „Wykazu robót wykonanych częściowo”.</w:t>
      </w:r>
    </w:p>
    <w:p w14:paraId="6DCA9F9C" w14:textId="77777777" w:rsidR="008F4D08" w:rsidRDefault="008F4D08" w:rsidP="008F4D08">
      <w:pPr>
        <w:spacing w:line="360" w:lineRule="auto"/>
      </w:pPr>
      <w:r>
        <w:t xml:space="preserve">Końcowe świadectwo płatności </w:t>
      </w:r>
      <w:r w:rsidR="002C49F3">
        <w:t>będzie</w:t>
      </w:r>
      <w:r>
        <w:t xml:space="preserve"> wystawi</w:t>
      </w:r>
      <w:r w:rsidR="002C49F3">
        <w:t>o</w:t>
      </w:r>
      <w:r>
        <w:t xml:space="preserve">ne po dokonaniu odbioru końcowego oraz podpisaniu protokołu odbioru końcowego. Ustala ono końcowe rozliczenie umownego wynagrodzenia wykonawcy, z uwzględnieniem zwrotu odpowiedniej części zabezpieczenia należytego wykonania umowy. Ostateczne świadectwo płatności jest wystawiane po zakończeniu okresu rękojmi za wady przez </w:t>
      </w:r>
      <w:r w:rsidR="002C49F3">
        <w:t>Z</w:t>
      </w:r>
      <w:r>
        <w:t xml:space="preserve">amawiającego i stanowi </w:t>
      </w:r>
      <w:r>
        <w:lastRenderedPageBreak/>
        <w:t xml:space="preserve">podstawę do zwolnienia zatrzymanej części zabezpieczenia należytego wykonania umowy. Wszystkie płatności odbywają się na podstawie świadectw płatności z uwzględnieniem potrąceń wynikających z umowy oraz wystawionej przez </w:t>
      </w:r>
      <w:r w:rsidR="002C49F3">
        <w:t>W</w:t>
      </w:r>
      <w:r>
        <w:t xml:space="preserve">ykonawcę faktury, potwierdzonej przez </w:t>
      </w:r>
      <w:r w:rsidR="002C49F3">
        <w:t>Z</w:t>
      </w:r>
      <w:r>
        <w:t>amawiającego.</w:t>
      </w:r>
    </w:p>
    <w:p w14:paraId="115A1724" w14:textId="77777777" w:rsidR="008F4D08" w:rsidRDefault="008F4D08" w:rsidP="008F4D08">
      <w:pPr>
        <w:spacing w:line="360" w:lineRule="auto"/>
      </w:pPr>
      <w:r>
        <w:t>Zapłata faktury przez Zamawiającego nastąpi w formie przelewu na konto Wykonawcy, wskazane na fakturze, w terminie do 14 dni od dnia otrzymania faktury przez Zamawiającego.</w:t>
      </w:r>
      <w:r w:rsidR="002C49F3">
        <w:t xml:space="preserve"> </w:t>
      </w:r>
      <w:r>
        <w:t>Dniem zapłaty wynagrodzenia jest dzień obciążenia rachunku Zamawiającego.</w:t>
      </w:r>
    </w:p>
    <w:p w14:paraId="4836701B" w14:textId="77777777" w:rsidR="00770D44" w:rsidRDefault="00770D44" w:rsidP="00EF7A1F">
      <w:pPr>
        <w:pStyle w:val="Heading1"/>
      </w:pPr>
      <w:bookmarkStart w:id="25" w:name="_Toc176116636"/>
      <w:r>
        <w:t>Przepisy związane</w:t>
      </w:r>
      <w:bookmarkEnd w:id="25"/>
    </w:p>
    <w:p w14:paraId="6B77A634" w14:textId="77777777" w:rsidR="00770D44" w:rsidRDefault="00770D44" w:rsidP="00770D44">
      <w:pPr>
        <w:spacing w:line="360" w:lineRule="auto"/>
      </w:pPr>
    </w:p>
    <w:p w14:paraId="68301665" w14:textId="77777777" w:rsidR="00770D44" w:rsidRDefault="00770D44" w:rsidP="00770D44">
      <w:pPr>
        <w:spacing w:line="360" w:lineRule="auto"/>
      </w:pPr>
      <w:r>
        <w:t>Wszelkie roboty należy wykonywać zgodnie z obowiązującymi lub wyda</w:t>
      </w:r>
      <w:r w:rsidR="00EF7A1F">
        <w:t xml:space="preserve">nymi normami i przepisami o ile, </w:t>
      </w:r>
      <w:r>
        <w:t xml:space="preserve"> Zamawiający </w:t>
      </w:r>
      <w:r w:rsidR="00EF7A1F">
        <w:t xml:space="preserve">nie zgłosi </w:t>
      </w:r>
      <w:r>
        <w:t>wymaga</w:t>
      </w:r>
      <w:r w:rsidR="00EF7A1F">
        <w:t>ń dotyczących</w:t>
      </w:r>
      <w:r>
        <w:t xml:space="preserve"> z</w:t>
      </w:r>
      <w:r w:rsidR="00EF7A1F">
        <w:t>astosowania standardów wyższych.</w:t>
      </w:r>
      <w:r>
        <w:t xml:space="preserve"> </w:t>
      </w:r>
    </w:p>
    <w:p w14:paraId="17D80420" w14:textId="77777777" w:rsidR="00770D44" w:rsidRDefault="00770D44" w:rsidP="00770D44">
      <w:pPr>
        <w:spacing w:line="360" w:lineRule="auto"/>
      </w:pPr>
    </w:p>
    <w:p w14:paraId="5522F486" w14:textId="77777777" w:rsidR="00770D44" w:rsidRDefault="00770D44" w:rsidP="00EF7A1F">
      <w:pPr>
        <w:pStyle w:val="Heading2"/>
      </w:pPr>
      <w:bookmarkStart w:id="26" w:name="_Toc176116637"/>
      <w:r>
        <w:t>Rozporządzenia</w:t>
      </w:r>
      <w:r w:rsidR="00D94614">
        <w:t>, przepisy i normy</w:t>
      </w:r>
      <w:bookmarkEnd w:id="26"/>
    </w:p>
    <w:p w14:paraId="390B9BA9" w14:textId="77777777" w:rsidR="00770D44" w:rsidRDefault="00770D44" w:rsidP="00770D44">
      <w:pPr>
        <w:spacing w:line="360" w:lineRule="auto"/>
      </w:pPr>
    </w:p>
    <w:p w14:paraId="0D5F7A37" w14:textId="77777777" w:rsidR="00770D44" w:rsidRDefault="00770D44" w:rsidP="00EF7A1F">
      <w:pPr>
        <w:spacing w:line="360" w:lineRule="auto"/>
        <w:ind w:left="709" w:hanging="709"/>
      </w:pPr>
      <w:r>
        <w:t>•</w:t>
      </w:r>
      <w:r>
        <w:tab/>
        <w:t>Ustawa Prawo budowlane z dnia 7 lipca 1994 r (Dz.U. Nr 106100 poz.1126, Nr 109100 poz.1157, Nr 120100 poz.1268, Nr 5101 poz. 42, Nr 100101 poz.1085, Nr 110101 poz.1190, Nr 115101 poz.1229, Nr 129101 poz.1439)</w:t>
      </w:r>
    </w:p>
    <w:p w14:paraId="22E03EF6" w14:textId="77777777" w:rsidR="00770D44" w:rsidRDefault="00770D44" w:rsidP="00EF7A1F">
      <w:pPr>
        <w:spacing w:line="360" w:lineRule="auto"/>
        <w:ind w:left="709" w:hanging="709"/>
      </w:pPr>
      <w:r>
        <w:t>•</w:t>
      </w:r>
      <w:r>
        <w:tab/>
        <w:t xml:space="preserve">Rozporządzenie Ministra Pracy i Polityki Socjalnej z dnia 26 września 1997 r. w sprawie ogólnych przepisów bezpieczeństwa i higieny pracy Dz.U. Nr 129/97 poz.844 </w:t>
      </w:r>
    </w:p>
    <w:p w14:paraId="0FDC38F0" w14:textId="77777777" w:rsidR="00770D44" w:rsidRDefault="00770D44" w:rsidP="00EF7A1F">
      <w:pPr>
        <w:spacing w:line="360" w:lineRule="auto"/>
        <w:ind w:left="709" w:hanging="709"/>
      </w:pPr>
      <w:r>
        <w:t>•</w:t>
      </w:r>
      <w:r>
        <w:tab/>
        <w:t>Rozporządzenie Ministra Budownictwa i Przemysłu Materiałów Budowlanych z dnia 28 marca 1972 r. w sprawie bezpieczeństwa i higieny pracy przy wykonywaniu robót budowlano montażowych i rozbiórkowych Dz.U. Nr 13172 poz. 93</w:t>
      </w:r>
    </w:p>
    <w:p w14:paraId="0E81134D" w14:textId="77777777" w:rsidR="00770D44" w:rsidRDefault="00770D44" w:rsidP="00EF7A1F">
      <w:pPr>
        <w:spacing w:line="360" w:lineRule="auto"/>
        <w:ind w:left="709" w:hanging="709"/>
      </w:pPr>
      <w:r>
        <w:t>•</w:t>
      </w:r>
      <w:r>
        <w:tab/>
        <w:t>Rozporządzenie Ministra Infrastruktury z dnia I2 kwietnia 2002 r. w sprawie warunków technicznych, jakim powinny odpowiadać budynki i ich usytuowanie Dz.U. Nr 75/02 poz. 690, Nr 33/03 poz. 270)</w:t>
      </w:r>
    </w:p>
    <w:p w14:paraId="08CE28B9" w14:textId="77777777" w:rsidR="00770D44" w:rsidRDefault="00770D44" w:rsidP="00ED16D7">
      <w:pPr>
        <w:spacing w:line="360" w:lineRule="auto"/>
        <w:ind w:left="709" w:hanging="709"/>
      </w:pPr>
      <w:r>
        <w:t>•</w:t>
      </w:r>
      <w:r>
        <w:tab/>
        <w:t>Rozporządzenie Ministra Pracy i Polityki Socjalnej z dnia 26 września 1997r. w sprawie ogólnych przepisów bezpieczeństwa i higieny pracy Dz.U. Nr 129/</w:t>
      </w:r>
      <w:r w:rsidR="00EF7A1F">
        <w:t>97 poz. 844, Nr 91102 poz. 811)</w:t>
      </w:r>
      <w:r>
        <w:t>,</w:t>
      </w:r>
    </w:p>
    <w:p w14:paraId="67FCFA13" w14:textId="77777777" w:rsidR="00770D44" w:rsidRDefault="00770D44" w:rsidP="00ED16D7">
      <w:pPr>
        <w:spacing w:line="360" w:lineRule="auto"/>
        <w:ind w:left="709" w:hanging="709"/>
      </w:pPr>
      <w:r>
        <w:t>•</w:t>
      </w:r>
      <w:r>
        <w:tab/>
        <w:t>Rozporządzenie Ministra Infrastruktury z dnia 6 lutego 2003r. w sprawie bezpieczeństwa i higieny pracy podczas wykonywania ro</w:t>
      </w:r>
      <w:r w:rsidR="00ED16D7">
        <w:t xml:space="preserve">bót budowlanych (Dz.U. Nr 47/03 </w:t>
      </w:r>
      <w:r>
        <w:t>poz. 401)</w:t>
      </w:r>
    </w:p>
    <w:p w14:paraId="6F12A5EF" w14:textId="77777777" w:rsidR="00770D44" w:rsidRDefault="00770D44" w:rsidP="00ED16D7">
      <w:pPr>
        <w:spacing w:line="360" w:lineRule="auto"/>
        <w:ind w:left="709" w:hanging="709"/>
      </w:pPr>
      <w:r>
        <w:t>•</w:t>
      </w:r>
      <w:r>
        <w:tab/>
        <w:t>Rozporządzenie Ministra Spraw Wewnętrznych i Administracji z dnia 5 sierpnia 1998 r. w sprawie aprobat i kryteriów technicznych oraz jednostkowego stosowania wyrobów budowlanych (Dz.U. Nr 107198 poz. 679, Nr 8102 poz. 71)</w:t>
      </w:r>
    </w:p>
    <w:p w14:paraId="3974A568" w14:textId="77777777" w:rsidR="00770D44" w:rsidRDefault="00770D44" w:rsidP="00ED16D7">
      <w:pPr>
        <w:spacing w:line="360" w:lineRule="auto"/>
        <w:ind w:left="709" w:hanging="709"/>
      </w:pPr>
      <w:r>
        <w:lastRenderedPageBreak/>
        <w:t>•</w:t>
      </w:r>
      <w:r>
        <w:tab/>
        <w:t>Rozporządzenie Ministra Spraw Wewnętrznych i Administracji z dnia 31 lipca 1998 r. w sprawie systemów oceny zgodności, wzoru deklaracji zgodności oraz sposobu znakowania wyrobów budowlanych dopuszczanych do obrotu powszechnego stosowania w budownictwie (Dz.U. Nr 113198 poz. 728)</w:t>
      </w:r>
    </w:p>
    <w:p w14:paraId="4AFA49B1" w14:textId="77777777" w:rsidR="00770D44" w:rsidRDefault="00770D44" w:rsidP="00770D44">
      <w:pPr>
        <w:spacing w:line="360" w:lineRule="auto"/>
      </w:pPr>
      <w:r>
        <w:t>•</w:t>
      </w:r>
      <w:r>
        <w:tab/>
        <w:t>Ustawa Kodeks Cywilny</w:t>
      </w:r>
    </w:p>
    <w:p w14:paraId="7EE9ED01" w14:textId="77777777" w:rsidR="00ED16D7" w:rsidRDefault="00117433" w:rsidP="00117433">
      <w:pPr>
        <w:spacing w:line="360" w:lineRule="auto"/>
        <w:ind w:left="709" w:hanging="709"/>
      </w:pPr>
      <w:r>
        <w:t>•</w:t>
      </w:r>
      <w:r>
        <w:tab/>
      </w:r>
      <w:r w:rsidRPr="00117433">
        <w:t xml:space="preserve">Rozporządzenie Ministra Infrastruktury z dnia 12 kwietnia 2002 r. w sprawie warunków technicznych, jakim powinny odpowiadać budynki i ich usytuowanie </w:t>
      </w:r>
      <w:r>
        <w:t>określające w</w:t>
      </w:r>
      <w:r w:rsidR="00ED16D7" w:rsidRPr="00ED16D7">
        <w:t xml:space="preserve">ymagania dotyczące izolacji cieplnej przewodów i komponentów według rozporządzenia w sprawie warunków technicznych </w:t>
      </w:r>
      <w:r w:rsidRPr="00117433">
        <w:t>(DzU nr 75,  poz. 690, ze zm.).</w:t>
      </w:r>
    </w:p>
    <w:p w14:paraId="6F363A2B" w14:textId="77777777" w:rsidR="00D94614" w:rsidRDefault="00117433" w:rsidP="00D94614">
      <w:pPr>
        <w:spacing w:line="360" w:lineRule="auto"/>
        <w:ind w:left="709" w:hanging="709"/>
      </w:pPr>
      <w:r>
        <w:t>•</w:t>
      </w:r>
      <w:r>
        <w:tab/>
      </w:r>
      <w:r w:rsidRPr="00117433">
        <w:t>Rozporządzenie Ministra Infrastruktury z dnia 6 listopada 2008 r. zmieniające rozporządzenie w sprawie warunków technicznych, jakim powinny odpowiadać budynki i ich usytuowanie (DzU nr 201, poz. 1238)</w:t>
      </w:r>
    </w:p>
    <w:p w14:paraId="0E6278BD" w14:textId="77777777" w:rsidR="00770D44" w:rsidRDefault="00D94614" w:rsidP="00085A7C">
      <w:pPr>
        <w:pStyle w:val="ListParagraph"/>
        <w:numPr>
          <w:ilvl w:val="0"/>
          <w:numId w:val="4"/>
        </w:numPr>
        <w:spacing w:line="360" w:lineRule="auto"/>
        <w:ind w:hanging="720"/>
      </w:pPr>
      <w:r>
        <w:t>O</w:t>
      </w:r>
      <w:r w:rsidRPr="00ED1A0C">
        <w:t>bowiązując</w:t>
      </w:r>
      <w:r>
        <w:t>e</w:t>
      </w:r>
      <w:r w:rsidRPr="00ED1A0C">
        <w:t xml:space="preserve"> przepis</w:t>
      </w:r>
      <w:r>
        <w:t>y</w:t>
      </w:r>
      <w:r w:rsidRPr="00ED1A0C">
        <w:t xml:space="preserve"> BHP</w:t>
      </w:r>
    </w:p>
    <w:p w14:paraId="72BE9A89" w14:textId="77777777" w:rsidR="007B1D9F" w:rsidRDefault="00770D44" w:rsidP="00D94614">
      <w:pPr>
        <w:spacing w:line="360" w:lineRule="auto"/>
        <w:ind w:left="709" w:hanging="709"/>
      </w:pPr>
      <w:r>
        <w:t>•</w:t>
      </w:r>
      <w:r>
        <w:tab/>
        <w:t>PN-B-02151-02:1987 Akustyka budowlana. Ochrona przed hałasem pomieszczeń w budynkach. Dopuszczalne wartości pozi</w:t>
      </w:r>
      <w:r w:rsidR="00ED16D7">
        <w:t xml:space="preserve">omu dźwięku w pomieszczeniach, </w:t>
      </w:r>
    </w:p>
    <w:p w14:paraId="153B7C99" w14:textId="77777777" w:rsidR="007B1D9F" w:rsidRDefault="007B1D9F" w:rsidP="00085A7C">
      <w:pPr>
        <w:pStyle w:val="ListParagraph"/>
        <w:numPr>
          <w:ilvl w:val="0"/>
          <w:numId w:val="3"/>
        </w:numPr>
        <w:spacing w:line="360" w:lineRule="auto"/>
        <w:ind w:left="709" w:hanging="709"/>
      </w:pPr>
      <w:r>
        <w:t>Warunki Techniczne Wykonania i Odbioru Robót Budowlanych cz. II – Instalacje sanitarne i przemysłowe -</w:t>
      </w:r>
      <w:r w:rsidRPr="00EB6B06">
        <w:t xml:space="preserve"> </w:t>
      </w:r>
      <w:r>
        <w:t xml:space="preserve">MB i PMB i ITB z 1974 - wydanie ze zmianami i późniejszymi uzupełnieniami, </w:t>
      </w:r>
    </w:p>
    <w:p w14:paraId="2627B2C1" w14:textId="77777777" w:rsidR="007B1D9F" w:rsidRDefault="007B1D9F" w:rsidP="00085A7C">
      <w:pPr>
        <w:pStyle w:val="ListParagraph"/>
        <w:numPr>
          <w:ilvl w:val="0"/>
          <w:numId w:val="3"/>
        </w:numPr>
        <w:spacing w:line="360" w:lineRule="auto"/>
        <w:ind w:left="709" w:hanging="709"/>
      </w:pPr>
      <w:r>
        <w:t>Warunki Techniczne w</w:t>
      </w:r>
      <w:r w:rsidRPr="00DA1E68">
        <w:t xml:space="preserve">ykonania i </w:t>
      </w:r>
      <w:r>
        <w:t>o</w:t>
      </w:r>
      <w:r w:rsidRPr="00DA1E68">
        <w:t xml:space="preserve">dbioru robót budowlano </w:t>
      </w:r>
      <w:r>
        <w:t>–</w:t>
      </w:r>
      <w:r w:rsidRPr="00DA1E68">
        <w:t>montażowych</w:t>
      </w:r>
      <w:r>
        <w:t xml:space="preserve"> </w:t>
      </w:r>
      <w:r w:rsidRPr="00ED1A0C">
        <w:t>COBRIT Instal</w:t>
      </w:r>
      <w:r>
        <w:t>.</w:t>
      </w:r>
    </w:p>
    <w:p w14:paraId="5C01604A" w14:textId="77777777" w:rsidR="007B1D9F" w:rsidRDefault="007B1D9F" w:rsidP="00085A7C">
      <w:pPr>
        <w:pStyle w:val="ListParagraph"/>
        <w:numPr>
          <w:ilvl w:val="0"/>
          <w:numId w:val="3"/>
        </w:numPr>
        <w:spacing w:line="360" w:lineRule="auto"/>
        <w:ind w:left="709" w:hanging="709"/>
      </w:pPr>
      <w:r>
        <w:t>W</w:t>
      </w:r>
      <w:r w:rsidR="00D94614">
        <w:t>arunki</w:t>
      </w:r>
      <w:r>
        <w:t xml:space="preserve"> Techniczn</w:t>
      </w:r>
      <w:r w:rsidR="00D94614">
        <w:t xml:space="preserve">e </w:t>
      </w:r>
      <w:r>
        <w:t>Wykonania i Odbioru Robót Budowlanych cz. V - Instalacje Elektryczne - MB i PMB z 1981.</w:t>
      </w:r>
    </w:p>
    <w:p w14:paraId="3BD7F058" w14:textId="77777777" w:rsidR="007B1D9F" w:rsidRDefault="007B1D9F" w:rsidP="00085A7C">
      <w:pPr>
        <w:pStyle w:val="ListParagraph"/>
        <w:numPr>
          <w:ilvl w:val="0"/>
          <w:numId w:val="3"/>
        </w:numPr>
        <w:spacing w:line="360" w:lineRule="auto"/>
        <w:ind w:left="709" w:hanging="709"/>
      </w:pPr>
      <w:r>
        <w:t>PN-B-02414:1999 Ogrzewnictwo i ciepłownictwo - Zabezpieczenie instalacji ogrzewań wodnych systemu zamkniętego z naczyniami wzbiorczymi przeponowymi – Wymagania.</w:t>
      </w:r>
    </w:p>
    <w:p w14:paraId="662C244D" w14:textId="77777777" w:rsidR="007B1D9F" w:rsidRDefault="007B1D9F" w:rsidP="00085A7C">
      <w:pPr>
        <w:pStyle w:val="ListParagraph"/>
        <w:numPr>
          <w:ilvl w:val="0"/>
          <w:numId w:val="3"/>
        </w:numPr>
        <w:spacing w:line="360" w:lineRule="auto"/>
        <w:ind w:left="709" w:hanging="709"/>
      </w:pPr>
      <w:r>
        <w:t>PN-C-04607:1993 Woda w instalacjach ogrzewania - Wymagania i badania dotyczące jakości wody lub inną normą równoważną.</w:t>
      </w:r>
    </w:p>
    <w:p w14:paraId="467990FD" w14:textId="77777777" w:rsidR="007B1D9F" w:rsidRDefault="007B1D9F" w:rsidP="00085A7C">
      <w:pPr>
        <w:pStyle w:val="ListParagraph"/>
        <w:numPr>
          <w:ilvl w:val="0"/>
          <w:numId w:val="3"/>
        </w:numPr>
        <w:spacing w:line="360" w:lineRule="auto"/>
        <w:ind w:left="709" w:hanging="709"/>
      </w:pPr>
      <w:r>
        <w:t>PN-B-02403:1982 Ogrzewnictwo - Temperatury obliczeniowe zewnętrzne,</w:t>
      </w:r>
    </w:p>
    <w:p w14:paraId="40BC0CC8" w14:textId="77777777" w:rsidR="007B1D9F" w:rsidRDefault="007B1D9F" w:rsidP="00085A7C">
      <w:pPr>
        <w:pStyle w:val="ListParagraph"/>
        <w:numPr>
          <w:ilvl w:val="0"/>
          <w:numId w:val="3"/>
        </w:numPr>
        <w:spacing w:line="360" w:lineRule="auto"/>
        <w:ind w:left="709" w:hanging="709"/>
      </w:pPr>
      <w:r>
        <w:t>PN-B-02421:2000 Ogrzewnictwo i ciepłownictwo - Izolacja cieplna przewodów, armatury i urządzeń - Wymagania i badania odbiorcze,</w:t>
      </w:r>
    </w:p>
    <w:p w14:paraId="09432A74" w14:textId="77777777" w:rsidR="00770D44" w:rsidRDefault="007B1D9F" w:rsidP="00085A7C">
      <w:pPr>
        <w:pStyle w:val="ListParagraph"/>
        <w:numPr>
          <w:ilvl w:val="0"/>
          <w:numId w:val="3"/>
        </w:numPr>
        <w:spacing w:line="360" w:lineRule="auto"/>
        <w:ind w:left="709" w:hanging="709"/>
      </w:pPr>
      <w:r w:rsidRPr="00EF2163">
        <w:t>PN-B-02151-02:1987 Akustyka budowlana. Ochrona przed hałasem pomieszczeń w budynkach. Dopuszczalne wartości poziomu dźwięku w pomieszczeniach</w:t>
      </w:r>
    </w:p>
    <w:sectPr w:rsidR="00770D44" w:rsidSect="00A76F7D">
      <w:headerReference w:type="even" r:id="rId8"/>
      <w:headerReference w:type="default" r:id="rId9"/>
      <w:footerReference w:type="even" r:id="rId10"/>
      <w:footerReference w:type="default" r:id="rId11"/>
      <w:headerReference w:type="first" r:id="rId12"/>
      <w:footerReference w:type="first" r:id="rId13"/>
      <w:pgSz w:w="11906" w:h="16838" w:code="9"/>
      <w:pgMar w:top="1560" w:right="851" w:bottom="1134" w:left="851" w:header="567" w:footer="567"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EC2EA8" w14:textId="77777777" w:rsidR="001627DF" w:rsidRDefault="001627DF" w:rsidP="00CC00B8">
      <w:pPr>
        <w:spacing w:before="0" w:after="0" w:line="240" w:lineRule="auto"/>
      </w:pPr>
      <w:r>
        <w:separator/>
      </w:r>
    </w:p>
  </w:endnote>
  <w:endnote w:type="continuationSeparator" w:id="0">
    <w:p w14:paraId="47E3C1B3" w14:textId="77777777" w:rsidR="001627DF" w:rsidRDefault="001627DF" w:rsidP="00CC00B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27" w:name="_Hlk94347830"/>
  <w:p w14:paraId="75E4A4C5" w14:textId="77777777" w:rsidR="004344B0" w:rsidRDefault="004344B0" w:rsidP="00113202">
    <w:pPr>
      <w:pStyle w:val="Footer"/>
      <w:pBdr>
        <w:top w:val="single" w:sz="4" w:space="1" w:color="auto"/>
      </w:pBdr>
      <w:tabs>
        <w:tab w:val="clear" w:pos="9072"/>
        <w:tab w:val="right" w:pos="9637"/>
      </w:tabs>
    </w:pPr>
    <w:r>
      <w:rPr>
        <w:i/>
        <w:sz w:val="20"/>
      </w:rPr>
      <w:fldChar w:fldCharType="begin"/>
    </w:r>
    <w:r>
      <w:rPr>
        <w:i/>
        <w:sz w:val="20"/>
      </w:rPr>
      <w:instrText>MACROBUTTON NoMacro dr inż. Fabian Cybichowski</w:instrText>
    </w:r>
    <w:r>
      <w:rPr>
        <w:i/>
        <w:sz w:val="20"/>
      </w:rPr>
      <w:fldChar w:fldCharType="end"/>
    </w:r>
    <w:bookmarkEnd w:id="27"/>
    <w:r>
      <w:rPr>
        <w:i/>
        <w:sz w:val="20"/>
      </w:rPr>
      <w:tab/>
    </w:r>
    <w:r>
      <w:rPr>
        <w:i/>
        <w:sz w:val="20"/>
      </w:rPr>
      <w:tab/>
      <w:t xml:space="preserve">str. </w:t>
    </w:r>
    <w:r>
      <w:rPr>
        <w:i/>
        <w:sz w:val="20"/>
      </w:rPr>
      <w:fldChar w:fldCharType="begin"/>
    </w:r>
    <w:r>
      <w:rPr>
        <w:i/>
        <w:sz w:val="20"/>
      </w:rPr>
      <w:instrText xml:space="preserve"> PAGE   \* MERGEFORMAT </w:instrText>
    </w:r>
    <w:r>
      <w:rPr>
        <w:i/>
        <w:sz w:val="20"/>
      </w:rPr>
      <w:fldChar w:fldCharType="separate"/>
    </w:r>
    <w:r>
      <w:rPr>
        <w:i/>
        <w:noProof/>
        <w:sz w:val="20"/>
      </w:rPr>
      <w:t>2</w:t>
    </w:r>
    <w:r>
      <w:rPr>
        <w:i/>
        <w:sz w:val="20"/>
      </w:rPr>
      <w:fldChar w:fldCharType="end"/>
    </w:r>
    <w:r>
      <w:rPr>
        <w:i/>
        <w:sz w:val="20"/>
      </w:rPr>
      <w:t>/</w:t>
    </w:r>
    <w:r>
      <w:rPr>
        <w:i/>
        <w:sz w:val="20"/>
      </w:rPr>
      <w:fldChar w:fldCharType="begin"/>
    </w:r>
    <w:r>
      <w:rPr>
        <w:i/>
        <w:sz w:val="20"/>
      </w:rPr>
      <w:instrText xml:space="preserve"> NUMPAGES   \* MERGEFORMAT </w:instrText>
    </w:r>
    <w:r>
      <w:rPr>
        <w:i/>
        <w:sz w:val="20"/>
      </w:rPr>
      <w:fldChar w:fldCharType="separate"/>
    </w:r>
    <w:r>
      <w:rPr>
        <w:i/>
        <w:noProof/>
        <w:sz w:val="20"/>
      </w:rPr>
      <w:t>3</w:t>
    </w:r>
    <w:r>
      <w:rPr>
        <w: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1ECB4" w14:textId="77777777" w:rsidR="004344B0" w:rsidRDefault="004344B0" w:rsidP="00035EC3">
    <w:pPr>
      <w:pStyle w:val="Footer"/>
      <w:pBdr>
        <w:top w:val="single" w:sz="4" w:space="1" w:color="auto"/>
      </w:pBdr>
      <w:tabs>
        <w:tab w:val="clear" w:pos="4536"/>
        <w:tab w:val="clear" w:pos="9072"/>
        <w:tab w:val="center" w:pos="8364"/>
        <w:tab w:val="right" w:pos="9637"/>
      </w:tabs>
      <w:jc w:val="left"/>
    </w:pPr>
    <w:r>
      <w:rPr>
        <w:i/>
        <w:sz w:val="20"/>
      </w:rPr>
      <w:t xml:space="preserve">Opracowali: </w:t>
    </w:r>
    <w:r>
      <w:rPr>
        <w:i/>
        <w:sz w:val="20"/>
      </w:rPr>
      <w:fldChar w:fldCharType="begin"/>
    </w:r>
    <w:r>
      <w:rPr>
        <w:i/>
        <w:sz w:val="20"/>
      </w:rPr>
      <w:instrText>MACROBUTTON NoMacro dr inż. Fabian Cybichowski</w:instrText>
    </w:r>
    <w:r>
      <w:rPr>
        <w:i/>
        <w:sz w:val="20"/>
      </w:rPr>
      <w:fldChar w:fldCharType="end"/>
    </w:r>
    <w:r>
      <w:rPr>
        <w:i/>
        <w:sz w:val="20"/>
      </w:rPr>
      <w:t xml:space="preserve">  i  mgr inż. Borys Piątkowski. Sprawdził mgr inż. Jakub Banaszak</w:t>
    </w:r>
    <w:r>
      <w:rPr>
        <w:i/>
        <w:sz w:val="20"/>
      </w:rPr>
      <w:tab/>
    </w:r>
    <w:r>
      <w:rPr>
        <w:i/>
        <w:sz w:val="20"/>
      </w:rPr>
      <w:tab/>
      <w:t xml:space="preserve">str. </w:t>
    </w:r>
    <w:r>
      <w:rPr>
        <w:i/>
        <w:sz w:val="20"/>
      </w:rPr>
      <w:fldChar w:fldCharType="begin"/>
    </w:r>
    <w:r>
      <w:rPr>
        <w:i/>
        <w:sz w:val="20"/>
      </w:rPr>
      <w:instrText xml:space="preserve"> PAGE   \* MERGEFORMAT </w:instrText>
    </w:r>
    <w:r>
      <w:rPr>
        <w:i/>
        <w:sz w:val="20"/>
      </w:rPr>
      <w:fldChar w:fldCharType="separate"/>
    </w:r>
    <w:r w:rsidR="007B5302">
      <w:rPr>
        <w:i/>
        <w:noProof/>
        <w:sz w:val="20"/>
      </w:rPr>
      <w:t>18</w:t>
    </w:r>
    <w:r>
      <w:rPr>
        <w:i/>
        <w:sz w:val="20"/>
      </w:rPr>
      <w:fldChar w:fldCharType="end"/>
    </w:r>
    <w:r>
      <w:rPr>
        <w:i/>
        <w:sz w:val="20"/>
      </w:rPr>
      <w:t>/</w:t>
    </w:r>
    <w:r>
      <w:rPr>
        <w:i/>
        <w:sz w:val="20"/>
      </w:rPr>
      <w:fldChar w:fldCharType="begin"/>
    </w:r>
    <w:r>
      <w:rPr>
        <w:i/>
        <w:sz w:val="20"/>
      </w:rPr>
      <w:instrText xml:space="preserve"> NUMPAGES   \* MERGEFORMAT </w:instrText>
    </w:r>
    <w:r>
      <w:rPr>
        <w:i/>
        <w:sz w:val="20"/>
      </w:rPr>
      <w:fldChar w:fldCharType="separate"/>
    </w:r>
    <w:r w:rsidR="007B5302">
      <w:rPr>
        <w:i/>
        <w:noProof/>
        <w:sz w:val="20"/>
      </w:rPr>
      <w:t>18</w:t>
    </w:r>
    <w:r>
      <w:rPr>
        <w:i/>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658B5" w14:textId="32E33A5D" w:rsidR="004344B0" w:rsidRDefault="004344B0" w:rsidP="00CC00B8">
    <w:pPr>
      <w:pStyle w:val="Footer"/>
      <w:pBdr>
        <w:top w:val="single" w:sz="4" w:space="1" w:color="auto"/>
      </w:pBdr>
    </w:pPr>
    <w:r>
      <w:tab/>
      <w:t xml:space="preserve">Poznań, </w:t>
    </w:r>
    <w:r w:rsidR="00B6688C">
      <w:t>sierpień</w:t>
    </w:r>
    <w:r>
      <w:t xml:space="preserve"> 2024 r</w:t>
    </w:r>
    <w:r w:rsidR="00C94AD6">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C66F4B" w14:textId="77777777" w:rsidR="001627DF" w:rsidRDefault="001627DF" w:rsidP="00CC00B8">
      <w:pPr>
        <w:spacing w:before="0" w:after="0" w:line="240" w:lineRule="auto"/>
      </w:pPr>
      <w:r>
        <w:separator/>
      </w:r>
    </w:p>
  </w:footnote>
  <w:footnote w:type="continuationSeparator" w:id="0">
    <w:p w14:paraId="67E6550F" w14:textId="77777777" w:rsidR="001627DF" w:rsidRDefault="001627DF" w:rsidP="00CC00B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F40F2C" w14:textId="77777777" w:rsidR="004344B0" w:rsidRPr="00CC00B8" w:rsidRDefault="004344B0" w:rsidP="00CC00B8">
    <w:pPr>
      <w:pStyle w:val="Header"/>
      <w:pBdr>
        <w:bottom w:val="single" w:sz="4" w:space="1" w:color="auto"/>
      </w:pBdr>
      <w:rPr>
        <w:i/>
        <w:iCs/>
      </w:rPr>
    </w:pPr>
    <w:r w:rsidRPr="00CC00B8">
      <w:rPr>
        <w:i/>
        <w:iCs/>
      </w:rPr>
      <w:t>Szablon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A4760" w14:textId="469A83CA" w:rsidR="004344B0" w:rsidRPr="007E0EFA" w:rsidRDefault="007E0EFA" w:rsidP="007E0EFA">
    <w:pPr>
      <w:pStyle w:val="Header"/>
    </w:pPr>
    <w:r w:rsidRPr="007E0EFA">
      <w:rPr>
        <w:i/>
        <w:iCs/>
        <w:u w:val="single"/>
      </w:rPr>
      <w:t>Wielobranżowy projekt modernizacji instalacji wody lodowej w budynku Wydziału Biologii UAM</w:t>
    </w:r>
    <w:r>
      <w:rPr>
        <w:i/>
        <w:iCs/>
        <w:u w:val="single"/>
      </w:rPr>
      <w:t xml:space="preserve"> </w:t>
    </w:r>
    <w:r w:rsidR="005E6083">
      <w:rPr>
        <w:i/>
        <w:iCs/>
        <w:u w:val="single"/>
      </w:rPr>
      <w:t>–</w:t>
    </w:r>
    <w:r>
      <w:rPr>
        <w:i/>
        <w:iCs/>
        <w:u w:val="single"/>
      </w:rPr>
      <w:t xml:space="preserve"> </w:t>
    </w:r>
    <w:proofErr w:type="spellStart"/>
    <w:r>
      <w:rPr>
        <w:i/>
        <w:iCs/>
        <w:u w:val="single"/>
      </w:rPr>
      <w:t>STWiOR</w:t>
    </w:r>
    <w:proofErr w:type="spellEnd"/>
    <w:r w:rsidR="005E6083">
      <w:rPr>
        <w:i/>
        <w:iCs/>
        <w:u w:val="single"/>
      </w:rPr>
      <w:br/>
    </w:r>
    <w:r w:rsidR="00961FA5">
      <w:rPr>
        <w:i/>
        <w:iCs/>
        <w:u w:val="single"/>
      </w:rPr>
      <w:t>I</w:t>
    </w:r>
    <w:r w:rsidR="005E6083">
      <w:rPr>
        <w:i/>
        <w:iCs/>
        <w:u w:val="single"/>
      </w:rPr>
      <w:t>nstalacje sanitarne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6018F" w14:textId="77777777" w:rsidR="004344B0" w:rsidRPr="007E3D88" w:rsidRDefault="004344B0" w:rsidP="00CC00B8">
    <w:pPr>
      <w:pStyle w:val="Header"/>
      <w:rPr>
        <w:rFonts w:cs="Arial"/>
        <w:b/>
        <w:sz w:val="12"/>
        <w:szCs w:val="12"/>
      </w:rPr>
    </w:pPr>
    <w:bookmarkStart w:id="28" w:name="_Hlk155214728"/>
    <w:r>
      <w:rPr>
        <w:rFonts w:cs="Arial"/>
        <w:b/>
        <w:noProof/>
        <w:sz w:val="12"/>
        <w:szCs w:val="12"/>
        <w:lang w:eastAsia="pl-PL"/>
      </w:rPr>
      <w:drawing>
        <wp:anchor distT="0" distB="0" distL="114300" distR="114300" simplePos="0" relativeHeight="251658240" behindDoc="0" locked="0" layoutInCell="1" allowOverlap="1" wp14:anchorId="7636AD16" wp14:editId="2A9B24F9">
          <wp:simplePos x="0" y="0"/>
          <wp:positionH relativeFrom="margin">
            <wp:posOffset>5136459</wp:posOffset>
          </wp:positionH>
          <wp:positionV relativeFrom="paragraph">
            <wp:posOffset>0</wp:posOffset>
          </wp:positionV>
          <wp:extent cx="1133475" cy="6858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81380" b="12305"/>
                  <a:stretch>
                    <a:fillRect/>
                  </a:stretch>
                </pic:blipFill>
                <pic:spPr bwMode="auto">
                  <a:xfrm>
                    <a:off x="0" y="0"/>
                    <a:ext cx="113347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66804D" w14:textId="77777777" w:rsidR="004344B0" w:rsidRDefault="004344B0" w:rsidP="00CC00B8">
    <w:pPr>
      <w:pStyle w:val="Header"/>
      <w:rPr>
        <w:rFonts w:cs="Arial"/>
        <w:b/>
        <w:szCs w:val="20"/>
      </w:rPr>
    </w:pPr>
    <w:r>
      <w:rPr>
        <w:rFonts w:cs="Arial"/>
        <w:b/>
        <w:szCs w:val="20"/>
      </w:rPr>
      <w:t xml:space="preserve">Biuro Projektów i Analiz Technicznych </w:t>
    </w:r>
  </w:p>
  <w:p w14:paraId="3154CA0A" w14:textId="77777777" w:rsidR="004344B0" w:rsidRDefault="004344B0" w:rsidP="00CC00B8">
    <w:pPr>
      <w:pStyle w:val="Header"/>
      <w:rPr>
        <w:rFonts w:cs="Arial"/>
        <w:b/>
        <w:szCs w:val="20"/>
      </w:rPr>
    </w:pPr>
    <w:r>
      <w:rPr>
        <w:rFonts w:cs="Arial"/>
        <w:b/>
        <w:szCs w:val="20"/>
      </w:rPr>
      <w:t>Fabian Cybichowski</w:t>
    </w:r>
  </w:p>
  <w:p w14:paraId="1CD7A0BA" w14:textId="77777777" w:rsidR="004344B0" w:rsidRPr="00E51754" w:rsidRDefault="004344B0" w:rsidP="00CC00B8">
    <w:pPr>
      <w:pStyle w:val="Header"/>
      <w:rPr>
        <w:sz w:val="8"/>
        <w:szCs w:val="8"/>
      </w:rPr>
    </w:pPr>
  </w:p>
  <w:p w14:paraId="173DC7CE" w14:textId="77777777" w:rsidR="004344B0" w:rsidRDefault="004344B0" w:rsidP="00CC00B8">
    <w:pPr>
      <w:pStyle w:val="Header"/>
      <w:pBdr>
        <w:top w:val="single" w:sz="4" w:space="1" w:color="auto"/>
        <w:bottom w:val="single" w:sz="4" w:space="1" w:color="auto"/>
      </w:pBdr>
      <w:tabs>
        <w:tab w:val="clear" w:pos="4536"/>
        <w:tab w:val="clear" w:pos="9072"/>
        <w:tab w:val="center" w:pos="3600"/>
        <w:tab w:val="center" w:pos="6660"/>
        <w:tab w:val="right" w:pos="9639"/>
      </w:tabs>
      <w:rPr>
        <w:rFonts w:cs="Arial"/>
        <w:sz w:val="16"/>
        <w:szCs w:val="16"/>
      </w:rPr>
    </w:pPr>
    <w:r w:rsidRPr="00D33F3C">
      <w:rPr>
        <w:rFonts w:cs="Arial"/>
        <w:sz w:val="16"/>
        <w:szCs w:val="16"/>
      </w:rPr>
      <w:t>NIP</w:t>
    </w:r>
    <w:r>
      <w:rPr>
        <w:rFonts w:cs="Arial"/>
        <w:sz w:val="16"/>
        <w:szCs w:val="16"/>
      </w:rPr>
      <w:t>:</w:t>
    </w:r>
    <w:r w:rsidRPr="00D33F3C">
      <w:rPr>
        <w:rFonts w:cs="Arial"/>
        <w:sz w:val="16"/>
        <w:szCs w:val="16"/>
      </w:rPr>
      <w:t xml:space="preserve"> 781-</w:t>
    </w:r>
    <w:r>
      <w:rPr>
        <w:rFonts w:cs="Arial"/>
        <w:sz w:val="16"/>
        <w:szCs w:val="16"/>
      </w:rPr>
      <w:t>103</w:t>
    </w:r>
    <w:r w:rsidRPr="00D33F3C">
      <w:rPr>
        <w:rFonts w:cs="Arial"/>
        <w:sz w:val="16"/>
        <w:szCs w:val="16"/>
      </w:rPr>
      <w:t>-</w:t>
    </w:r>
    <w:r>
      <w:rPr>
        <w:rFonts w:cs="Arial"/>
        <w:sz w:val="16"/>
        <w:szCs w:val="16"/>
      </w:rPr>
      <w:t>55</w:t>
    </w:r>
    <w:r w:rsidRPr="00D33F3C">
      <w:rPr>
        <w:rFonts w:cs="Arial"/>
        <w:sz w:val="16"/>
        <w:szCs w:val="16"/>
      </w:rPr>
      <w:t>-</w:t>
    </w:r>
    <w:r>
      <w:rPr>
        <w:rFonts w:cs="Arial"/>
        <w:sz w:val="16"/>
        <w:szCs w:val="16"/>
      </w:rPr>
      <w:t>56</w:t>
    </w:r>
    <w:r w:rsidRPr="00D33F3C">
      <w:rPr>
        <w:rFonts w:cs="Arial"/>
        <w:sz w:val="16"/>
        <w:szCs w:val="16"/>
      </w:rPr>
      <w:tab/>
      <w:t>ul. Łódzka 17, 60-468 Poznań</w:t>
    </w:r>
    <w:r>
      <w:rPr>
        <w:rFonts w:cs="Arial"/>
        <w:sz w:val="16"/>
        <w:szCs w:val="16"/>
      </w:rPr>
      <w:tab/>
      <w:t>Rachunek bankowy:</w:t>
    </w:r>
    <w:r>
      <w:rPr>
        <w:rFonts w:cs="Arial"/>
        <w:sz w:val="16"/>
        <w:szCs w:val="16"/>
      </w:rPr>
      <w:tab/>
    </w:r>
  </w:p>
  <w:p w14:paraId="3826E135" w14:textId="77777777" w:rsidR="004344B0" w:rsidRPr="00D74394" w:rsidRDefault="004344B0" w:rsidP="00CC00B8">
    <w:pPr>
      <w:pStyle w:val="Header"/>
      <w:pBdr>
        <w:top w:val="single" w:sz="4" w:space="1" w:color="auto"/>
        <w:bottom w:val="single" w:sz="4" w:space="1" w:color="auto"/>
      </w:pBdr>
      <w:tabs>
        <w:tab w:val="clear" w:pos="4536"/>
        <w:tab w:val="clear" w:pos="9072"/>
        <w:tab w:val="center" w:pos="3600"/>
        <w:tab w:val="center" w:pos="6660"/>
        <w:tab w:val="right" w:pos="9639"/>
      </w:tabs>
      <w:rPr>
        <w:rFonts w:cs="Arial"/>
        <w:sz w:val="16"/>
        <w:szCs w:val="16"/>
        <w:lang w:val="en-US"/>
      </w:rPr>
    </w:pPr>
    <w:r w:rsidRPr="00D74394">
      <w:rPr>
        <w:rFonts w:cs="Arial"/>
        <w:sz w:val="16"/>
        <w:szCs w:val="16"/>
        <w:lang w:val="en-US"/>
      </w:rPr>
      <w:t>REGON: 30</w:t>
    </w:r>
    <w:r>
      <w:rPr>
        <w:rFonts w:cs="Arial"/>
        <w:sz w:val="16"/>
        <w:szCs w:val="16"/>
        <w:lang w:val="en-US"/>
      </w:rPr>
      <w:t>0346166</w:t>
    </w:r>
    <w:r w:rsidRPr="00D74394">
      <w:rPr>
        <w:rFonts w:cs="Arial"/>
        <w:sz w:val="16"/>
        <w:szCs w:val="16"/>
        <w:lang w:val="en-US"/>
      </w:rPr>
      <w:tab/>
      <w:t xml:space="preserve">tel. </w:t>
    </w:r>
    <w:r>
      <w:rPr>
        <w:rFonts w:cs="Arial"/>
        <w:sz w:val="16"/>
        <w:szCs w:val="16"/>
        <w:lang w:val="en-US"/>
      </w:rPr>
      <w:t xml:space="preserve">+48 </w:t>
    </w:r>
    <w:r w:rsidRPr="00D74394">
      <w:rPr>
        <w:rFonts w:cs="Arial"/>
        <w:sz w:val="16"/>
        <w:szCs w:val="16"/>
        <w:lang w:val="en-US"/>
      </w:rPr>
      <w:t>605 085 876</w:t>
    </w:r>
    <w:r w:rsidRPr="00D74394">
      <w:rPr>
        <w:rFonts w:cs="Arial"/>
        <w:sz w:val="16"/>
        <w:szCs w:val="16"/>
        <w:lang w:val="en-US"/>
      </w:rPr>
      <w:tab/>
      <w:t>57 1140 2004 0000 3102 4290 0189</w:t>
    </w:r>
    <w:r w:rsidRPr="00D74394">
      <w:rPr>
        <w:rFonts w:cs="Arial"/>
        <w:sz w:val="16"/>
        <w:szCs w:val="16"/>
        <w:lang w:val="en-US"/>
      </w:rPr>
      <w:tab/>
      <w:t>biuro@bpat.pl</w:t>
    </w:r>
  </w:p>
  <w:bookmarkEnd w:id="28"/>
  <w:p w14:paraId="469A9102" w14:textId="77777777" w:rsidR="004344B0" w:rsidRPr="00D74394" w:rsidRDefault="004344B0">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FB522C"/>
    <w:multiLevelType w:val="hybridMultilevel"/>
    <w:tmpl w:val="720EFF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38F37C57"/>
    <w:multiLevelType w:val="multilevel"/>
    <w:tmpl w:val="0415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6CCF0E5E"/>
    <w:multiLevelType w:val="hybridMultilevel"/>
    <w:tmpl w:val="2508FE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9F152DE"/>
    <w:multiLevelType w:val="hybridMultilevel"/>
    <w:tmpl w:val="9D88D636"/>
    <w:lvl w:ilvl="0" w:tplc="04150001">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num w:numId="1" w16cid:durableId="1050114574">
    <w:abstractNumId w:val="1"/>
  </w:num>
  <w:num w:numId="2" w16cid:durableId="138421031">
    <w:abstractNumId w:val="2"/>
  </w:num>
  <w:num w:numId="3" w16cid:durableId="572735039">
    <w:abstractNumId w:val="3"/>
  </w:num>
  <w:num w:numId="4" w16cid:durableId="1239364197">
    <w:abstractNumId w:val="0"/>
  </w:num>
  <w:num w:numId="5" w16cid:durableId="136159236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07B"/>
    <w:rsid w:val="0000051D"/>
    <w:rsid w:val="000111D5"/>
    <w:rsid w:val="00015FBA"/>
    <w:rsid w:val="00016964"/>
    <w:rsid w:val="00026E84"/>
    <w:rsid w:val="00035EC3"/>
    <w:rsid w:val="00043752"/>
    <w:rsid w:val="00051F3F"/>
    <w:rsid w:val="0005203B"/>
    <w:rsid w:val="00082B1C"/>
    <w:rsid w:val="00082DF8"/>
    <w:rsid w:val="00085A7C"/>
    <w:rsid w:val="00090ABA"/>
    <w:rsid w:val="00096C9A"/>
    <w:rsid w:val="000A6BE7"/>
    <w:rsid w:val="000B069E"/>
    <w:rsid w:val="000B5BF1"/>
    <w:rsid w:val="000B70E6"/>
    <w:rsid w:val="000C05EF"/>
    <w:rsid w:val="000D2F93"/>
    <w:rsid w:val="000E7880"/>
    <w:rsid w:val="000F2731"/>
    <w:rsid w:val="00113202"/>
    <w:rsid w:val="00113E44"/>
    <w:rsid w:val="00117433"/>
    <w:rsid w:val="001315C4"/>
    <w:rsid w:val="00134B9E"/>
    <w:rsid w:val="001463C1"/>
    <w:rsid w:val="00153BDD"/>
    <w:rsid w:val="001627DF"/>
    <w:rsid w:val="00177819"/>
    <w:rsid w:val="00183371"/>
    <w:rsid w:val="00183F04"/>
    <w:rsid w:val="00183F89"/>
    <w:rsid w:val="001A188A"/>
    <w:rsid w:val="001B1576"/>
    <w:rsid w:val="001C4D35"/>
    <w:rsid w:val="001C676B"/>
    <w:rsid w:val="001C7495"/>
    <w:rsid w:val="001D38FA"/>
    <w:rsid w:val="001E5EFF"/>
    <w:rsid w:val="002118C4"/>
    <w:rsid w:val="00222489"/>
    <w:rsid w:val="00223C51"/>
    <w:rsid w:val="00247F3D"/>
    <w:rsid w:val="002616E9"/>
    <w:rsid w:val="00291734"/>
    <w:rsid w:val="002A0122"/>
    <w:rsid w:val="002B14F7"/>
    <w:rsid w:val="002B483E"/>
    <w:rsid w:val="002C25BB"/>
    <w:rsid w:val="002C49F3"/>
    <w:rsid w:val="002C649B"/>
    <w:rsid w:val="002D0329"/>
    <w:rsid w:val="002D23FD"/>
    <w:rsid w:val="002D73B8"/>
    <w:rsid w:val="00330736"/>
    <w:rsid w:val="00340426"/>
    <w:rsid w:val="003521F4"/>
    <w:rsid w:val="00361997"/>
    <w:rsid w:val="0036652E"/>
    <w:rsid w:val="00372FEC"/>
    <w:rsid w:val="0038614E"/>
    <w:rsid w:val="0038668D"/>
    <w:rsid w:val="00394204"/>
    <w:rsid w:val="003C37FC"/>
    <w:rsid w:val="003C5363"/>
    <w:rsid w:val="003D7205"/>
    <w:rsid w:val="003E7CE1"/>
    <w:rsid w:val="003F2849"/>
    <w:rsid w:val="003F2B39"/>
    <w:rsid w:val="003F4DF2"/>
    <w:rsid w:val="00401878"/>
    <w:rsid w:val="0040233A"/>
    <w:rsid w:val="0042555A"/>
    <w:rsid w:val="00432914"/>
    <w:rsid w:val="004344B0"/>
    <w:rsid w:val="0043611A"/>
    <w:rsid w:val="00443E0F"/>
    <w:rsid w:val="00445565"/>
    <w:rsid w:val="004602CC"/>
    <w:rsid w:val="004658E1"/>
    <w:rsid w:val="0047304C"/>
    <w:rsid w:val="00474A98"/>
    <w:rsid w:val="00486E9D"/>
    <w:rsid w:val="00495E8B"/>
    <w:rsid w:val="00496A3C"/>
    <w:rsid w:val="004A231E"/>
    <w:rsid w:val="004A486E"/>
    <w:rsid w:val="004A4C27"/>
    <w:rsid w:val="004B5250"/>
    <w:rsid w:val="004C069E"/>
    <w:rsid w:val="004C4D31"/>
    <w:rsid w:val="004C4FE3"/>
    <w:rsid w:val="004C64A3"/>
    <w:rsid w:val="004D043F"/>
    <w:rsid w:val="004E59B3"/>
    <w:rsid w:val="004F61D6"/>
    <w:rsid w:val="00543595"/>
    <w:rsid w:val="00552E7D"/>
    <w:rsid w:val="00563DC4"/>
    <w:rsid w:val="005643A9"/>
    <w:rsid w:val="0057385B"/>
    <w:rsid w:val="005816E9"/>
    <w:rsid w:val="00582FA5"/>
    <w:rsid w:val="00584AB4"/>
    <w:rsid w:val="00587618"/>
    <w:rsid w:val="005A391B"/>
    <w:rsid w:val="005A5211"/>
    <w:rsid w:val="005A7B5F"/>
    <w:rsid w:val="005B63C6"/>
    <w:rsid w:val="005C1887"/>
    <w:rsid w:val="005C5781"/>
    <w:rsid w:val="005C6D65"/>
    <w:rsid w:val="005D088F"/>
    <w:rsid w:val="005D272B"/>
    <w:rsid w:val="005E285C"/>
    <w:rsid w:val="005E6083"/>
    <w:rsid w:val="005E60B4"/>
    <w:rsid w:val="005E6641"/>
    <w:rsid w:val="006079AA"/>
    <w:rsid w:val="00615151"/>
    <w:rsid w:val="00615E58"/>
    <w:rsid w:val="00617266"/>
    <w:rsid w:val="00636AEE"/>
    <w:rsid w:val="00637BFE"/>
    <w:rsid w:val="00643C72"/>
    <w:rsid w:val="006517DD"/>
    <w:rsid w:val="00654C8E"/>
    <w:rsid w:val="00656826"/>
    <w:rsid w:val="00660FC2"/>
    <w:rsid w:val="00664AA6"/>
    <w:rsid w:val="00684EC8"/>
    <w:rsid w:val="00696967"/>
    <w:rsid w:val="006A27F6"/>
    <w:rsid w:val="006A4E27"/>
    <w:rsid w:val="006A5D9D"/>
    <w:rsid w:val="006B50ED"/>
    <w:rsid w:val="006B546A"/>
    <w:rsid w:val="006D67B0"/>
    <w:rsid w:val="007203C9"/>
    <w:rsid w:val="007352F6"/>
    <w:rsid w:val="00765D01"/>
    <w:rsid w:val="00770D44"/>
    <w:rsid w:val="00772972"/>
    <w:rsid w:val="00780FA3"/>
    <w:rsid w:val="00783BCC"/>
    <w:rsid w:val="00794C6B"/>
    <w:rsid w:val="00797B35"/>
    <w:rsid w:val="007B1D9F"/>
    <w:rsid w:val="007B5302"/>
    <w:rsid w:val="007B57DB"/>
    <w:rsid w:val="007C2F13"/>
    <w:rsid w:val="007E0EFA"/>
    <w:rsid w:val="007E104E"/>
    <w:rsid w:val="007E1DEC"/>
    <w:rsid w:val="007F0A93"/>
    <w:rsid w:val="007F547B"/>
    <w:rsid w:val="00800441"/>
    <w:rsid w:val="0080287A"/>
    <w:rsid w:val="0080360E"/>
    <w:rsid w:val="00812474"/>
    <w:rsid w:val="00813652"/>
    <w:rsid w:val="008174A0"/>
    <w:rsid w:val="00831611"/>
    <w:rsid w:val="00844388"/>
    <w:rsid w:val="0085115A"/>
    <w:rsid w:val="008618FE"/>
    <w:rsid w:val="0089243F"/>
    <w:rsid w:val="008926B4"/>
    <w:rsid w:val="008A0D2C"/>
    <w:rsid w:val="008A1232"/>
    <w:rsid w:val="008A714D"/>
    <w:rsid w:val="008B57A2"/>
    <w:rsid w:val="008C2C49"/>
    <w:rsid w:val="008C35FC"/>
    <w:rsid w:val="008C683B"/>
    <w:rsid w:val="008E15FB"/>
    <w:rsid w:val="008E58DC"/>
    <w:rsid w:val="008F0EF0"/>
    <w:rsid w:val="008F1883"/>
    <w:rsid w:val="008F3313"/>
    <w:rsid w:val="008F4D08"/>
    <w:rsid w:val="00911074"/>
    <w:rsid w:val="0091246B"/>
    <w:rsid w:val="009171D3"/>
    <w:rsid w:val="0092478A"/>
    <w:rsid w:val="009248E9"/>
    <w:rsid w:val="0093445E"/>
    <w:rsid w:val="00935D8A"/>
    <w:rsid w:val="009437E7"/>
    <w:rsid w:val="00951020"/>
    <w:rsid w:val="00961FA5"/>
    <w:rsid w:val="00964C93"/>
    <w:rsid w:val="00971A89"/>
    <w:rsid w:val="009759D4"/>
    <w:rsid w:val="009845C3"/>
    <w:rsid w:val="00987964"/>
    <w:rsid w:val="00992358"/>
    <w:rsid w:val="009A6579"/>
    <w:rsid w:val="009B73CB"/>
    <w:rsid w:val="009D24C9"/>
    <w:rsid w:val="009D4C33"/>
    <w:rsid w:val="009F1FEC"/>
    <w:rsid w:val="009F29BC"/>
    <w:rsid w:val="00A12210"/>
    <w:rsid w:val="00A134E9"/>
    <w:rsid w:val="00A21A7D"/>
    <w:rsid w:val="00A228FF"/>
    <w:rsid w:val="00A24A1B"/>
    <w:rsid w:val="00A26DAB"/>
    <w:rsid w:val="00A3317F"/>
    <w:rsid w:val="00A51363"/>
    <w:rsid w:val="00A76F7D"/>
    <w:rsid w:val="00A80A53"/>
    <w:rsid w:val="00A930C2"/>
    <w:rsid w:val="00AA607B"/>
    <w:rsid w:val="00AC4BD3"/>
    <w:rsid w:val="00AC4BF4"/>
    <w:rsid w:val="00AD2843"/>
    <w:rsid w:val="00AD5250"/>
    <w:rsid w:val="00AE4D87"/>
    <w:rsid w:val="00AE739D"/>
    <w:rsid w:val="00AF53BF"/>
    <w:rsid w:val="00AF6625"/>
    <w:rsid w:val="00B04190"/>
    <w:rsid w:val="00B11392"/>
    <w:rsid w:val="00B14059"/>
    <w:rsid w:val="00B3420B"/>
    <w:rsid w:val="00B35A8D"/>
    <w:rsid w:val="00B3716C"/>
    <w:rsid w:val="00B377A4"/>
    <w:rsid w:val="00B41306"/>
    <w:rsid w:val="00B46E6C"/>
    <w:rsid w:val="00B51493"/>
    <w:rsid w:val="00B6688C"/>
    <w:rsid w:val="00B677C6"/>
    <w:rsid w:val="00B7082E"/>
    <w:rsid w:val="00B710E8"/>
    <w:rsid w:val="00B76F9F"/>
    <w:rsid w:val="00BB57E8"/>
    <w:rsid w:val="00BD0FA7"/>
    <w:rsid w:val="00BD3A31"/>
    <w:rsid w:val="00BD4B13"/>
    <w:rsid w:val="00BD7E8A"/>
    <w:rsid w:val="00BF6A35"/>
    <w:rsid w:val="00BF7EE8"/>
    <w:rsid w:val="00C0666A"/>
    <w:rsid w:val="00C0719E"/>
    <w:rsid w:val="00C219D1"/>
    <w:rsid w:val="00C23B19"/>
    <w:rsid w:val="00C270FF"/>
    <w:rsid w:val="00C273D1"/>
    <w:rsid w:val="00C66F01"/>
    <w:rsid w:val="00C7524D"/>
    <w:rsid w:val="00C75B99"/>
    <w:rsid w:val="00C92C64"/>
    <w:rsid w:val="00C94AD6"/>
    <w:rsid w:val="00CA2137"/>
    <w:rsid w:val="00CA44C5"/>
    <w:rsid w:val="00CB2E81"/>
    <w:rsid w:val="00CB62FD"/>
    <w:rsid w:val="00CC00B8"/>
    <w:rsid w:val="00CD61FE"/>
    <w:rsid w:val="00CD748A"/>
    <w:rsid w:val="00CE419A"/>
    <w:rsid w:val="00CE664A"/>
    <w:rsid w:val="00D00A31"/>
    <w:rsid w:val="00D041BD"/>
    <w:rsid w:val="00D06E7A"/>
    <w:rsid w:val="00D128CC"/>
    <w:rsid w:val="00D23DE3"/>
    <w:rsid w:val="00D2555F"/>
    <w:rsid w:val="00D27180"/>
    <w:rsid w:val="00D34129"/>
    <w:rsid w:val="00D4051C"/>
    <w:rsid w:val="00D42E51"/>
    <w:rsid w:val="00D45B67"/>
    <w:rsid w:val="00D612E4"/>
    <w:rsid w:val="00D70B23"/>
    <w:rsid w:val="00D74394"/>
    <w:rsid w:val="00D94614"/>
    <w:rsid w:val="00DB4527"/>
    <w:rsid w:val="00DF013D"/>
    <w:rsid w:val="00DF39A9"/>
    <w:rsid w:val="00E02E6F"/>
    <w:rsid w:val="00E04BEE"/>
    <w:rsid w:val="00E07925"/>
    <w:rsid w:val="00E16EF8"/>
    <w:rsid w:val="00E32D75"/>
    <w:rsid w:val="00E376D0"/>
    <w:rsid w:val="00E40C2F"/>
    <w:rsid w:val="00E47D6E"/>
    <w:rsid w:val="00E51754"/>
    <w:rsid w:val="00E526FD"/>
    <w:rsid w:val="00E677E2"/>
    <w:rsid w:val="00E83BFA"/>
    <w:rsid w:val="00E871B2"/>
    <w:rsid w:val="00E87BB6"/>
    <w:rsid w:val="00EC5742"/>
    <w:rsid w:val="00ED16D7"/>
    <w:rsid w:val="00ED5160"/>
    <w:rsid w:val="00ED7EF1"/>
    <w:rsid w:val="00EE36D2"/>
    <w:rsid w:val="00EF7A1F"/>
    <w:rsid w:val="00F01EAB"/>
    <w:rsid w:val="00F21802"/>
    <w:rsid w:val="00F26E08"/>
    <w:rsid w:val="00F46DFD"/>
    <w:rsid w:val="00F47DB2"/>
    <w:rsid w:val="00F53149"/>
    <w:rsid w:val="00F546AB"/>
    <w:rsid w:val="00F579B8"/>
    <w:rsid w:val="00F61E5C"/>
    <w:rsid w:val="00F74DC4"/>
    <w:rsid w:val="00F85869"/>
    <w:rsid w:val="00F8728E"/>
    <w:rsid w:val="00F95038"/>
    <w:rsid w:val="00F96C80"/>
    <w:rsid w:val="00FA570E"/>
    <w:rsid w:val="00FB038B"/>
    <w:rsid w:val="00FB18BC"/>
    <w:rsid w:val="00FC0BBF"/>
    <w:rsid w:val="00FC5F3A"/>
    <w:rsid w:val="00FD3B16"/>
    <w:rsid w:val="00FE4190"/>
    <w:rsid w:val="00FE5943"/>
    <w:rsid w:val="00FF23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956D76"/>
  <w15:chartTrackingRefBased/>
  <w15:docId w15:val="{FB7FD986-E4C8-4D44-8811-A57998856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7A2"/>
    <w:pPr>
      <w:spacing w:before="40" w:after="80"/>
      <w:jc w:val="both"/>
    </w:pPr>
  </w:style>
  <w:style w:type="paragraph" w:styleId="Heading1">
    <w:name w:val="heading 1"/>
    <w:basedOn w:val="Normal"/>
    <w:next w:val="Normal"/>
    <w:link w:val="Heading1Char"/>
    <w:uiPriority w:val="9"/>
    <w:qFormat/>
    <w:rsid w:val="00F46DFD"/>
    <w:pPr>
      <w:keepNext/>
      <w:keepLines/>
      <w:numPr>
        <w:numId w:val="1"/>
      </w:numPr>
      <w:spacing w:before="240" w:after="12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B677C6"/>
    <w:pPr>
      <w:keepNext/>
      <w:keepLines/>
      <w:numPr>
        <w:ilvl w:val="1"/>
        <w:numId w:val="1"/>
      </w:numPr>
      <w:spacing w:before="200" w:after="12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unhideWhenUsed/>
    <w:qFormat/>
    <w:rsid w:val="008A714D"/>
    <w:pPr>
      <w:keepNext/>
      <w:keepLines/>
      <w:numPr>
        <w:ilvl w:val="2"/>
        <w:numId w:val="1"/>
      </w:numPr>
      <w:spacing w:after="120"/>
      <w:outlineLvl w:val="2"/>
    </w:pPr>
    <w:rPr>
      <w:rFonts w:asciiTheme="majorHAnsi" w:eastAsiaTheme="majorEastAsia" w:hAnsiTheme="majorHAnsi" w:cstheme="majorBidi"/>
      <w:b/>
      <w:sz w:val="24"/>
      <w:szCs w:val="24"/>
    </w:rPr>
  </w:style>
  <w:style w:type="paragraph" w:styleId="Heading4">
    <w:name w:val="heading 4"/>
    <w:basedOn w:val="Normal"/>
    <w:next w:val="Normal"/>
    <w:link w:val="Heading4Char"/>
    <w:uiPriority w:val="9"/>
    <w:unhideWhenUsed/>
    <w:qFormat/>
    <w:rsid w:val="00F95038"/>
    <w:pPr>
      <w:keepNext/>
      <w:keepLines/>
      <w:numPr>
        <w:ilvl w:val="3"/>
        <w:numId w:val="1"/>
      </w:numPr>
      <w:ind w:left="862" w:hanging="862"/>
      <w:outlineLvl w:val="3"/>
    </w:pPr>
    <w:rPr>
      <w:rFonts w:asciiTheme="majorHAnsi" w:eastAsiaTheme="majorEastAsia" w:hAnsiTheme="majorHAnsi" w:cstheme="majorBidi"/>
      <w:b/>
      <w:i/>
      <w:iCs/>
    </w:rPr>
  </w:style>
  <w:style w:type="paragraph" w:styleId="Heading5">
    <w:name w:val="heading 5"/>
    <w:basedOn w:val="Normal"/>
    <w:next w:val="Normal"/>
    <w:link w:val="Heading5Char"/>
    <w:uiPriority w:val="9"/>
    <w:semiHidden/>
    <w:unhideWhenUsed/>
    <w:qFormat/>
    <w:rsid w:val="00E32D75"/>
    <w:pPr>
      <w:keepNext/>
      <w:keepLines/>
      <w:numPr>
        <w:ilvl w:val="4"/>
        <w:numId w:val="1"/>
      </w:numPr>
      <w:spacing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32D75"/>
    <w:pPr>
      <w:keepNext/>
      <w:keepLines/>
      <w:numPr>
        <w:ilvl w:val="5"/>
        <w:numId w:val="1"/>
      </w:numPr>
      <w:spacing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32D75"/>
    <w:pPr>
      <w:keepNext/>
      <w:keepLines/>
      <w:numPr>
        <w:ilvl w:val="6"/>
        <w:numId w:val="1"/>
      </w:numPr>
      <w:spacing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32D75"/>
    <w:pPr>
      <w:keepNext/>
      <w:keepLines/>
      <w:numPr>
        <w:ilvl w:val="7"/>
        <w:numId w:val="1"/>
      </w:numPr>
      <w:spacing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32D75"/>
    <w:pPr>
      <w:keepNext/>
      <w:keepLines/>
      <w:numPr>
        <w:ilvl w:val="8"/>
        <w:numId w:val="1"/>
      </w:numPr>
      <w:spacing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0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CC00B8"/>
  </w:style>
  <w:style w:type="paragraph" w:styleId="Footer">
    <w:name w:val="footer"/>
    <w:basedOn w:val="Normal"/>
    <w:link w:val="FooterChar"/>
    <w:uiPriority w:val="99"/>
    <w:unhideWhenUsed/>
    <w:rsid w:val="00CC00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CC00B8"/>
  </w:style>
  <w:style w:type="character" w:customStyle="1" w:styleId="Heading1Char">
    <w:name w:val="Heading 1 Char"/>
    <w:basedOn w:val="DefaultParagraphFont"/>
    <w:link w:val="Heading1"/>
    <w:uiPriority w:val="9"/>
    <w:rsid w:val="00F46DFD"/>
    <w:rPr>
      <w:rFonts w:asciiTheme="majorHAnsi" w:eastAsiaTheme="majorEastAsia" w:hAnsiTheme="majorHAnsi" w:cstheme="majorBidi"/>
      <w:b/>
      <w:sz w:val="32"/>
      <w:szCs w:val="32"/>
    </w:rPr>
  </w:style>
  <w:style w:type="character" w:customStyle="1" w:styleId="Heading2Char">
    <w:name w:val="Heading 2 Char"/>
    <w:basedOn w:val="DefaultParagraphFont"/>
    <w:link w:val="Heading2"/>
    <w:uiPriority w:val="9"/>
    <w:rsid w:val="00B677C6"/>
    <w:rPr>
      <w:rFonts w:asciiTheme="majorHAnsi" w:eastAsiaTheme="majorEastAsia" w:hAnsiTheme="majorHAnsi" w:cstheme="majorBidi"/>
      <w:b/>
      <w:sz w:val="26"/>
      <w:szCs w:val="26"/>
    </w:rPr>
  </w:style>
  <w:style w:type="character" w:customStyle="1" w:styleId="Heading3Char">
    <w:name w:val="Heading 3 Char"/>
    <w:basedOn w:val="DefaultParagraphFont"/>
    <w:link w:val="Heading3"/>
    <w:uiPriority w:val="9"/>
    <w:rsid w:val="008A714D"/>
    <w:rPr>
      <w:rFonts w:asciiTheme="majorHAnsi" w:eastAsiaTheme="majorEastAsia" w:hAnsiTheme="majorHAnsi" w:cstheme="majorBidi"/>
      <w:b/>
      <w:sz w:val="24"/>
      <w:szCs w:val="24"/>
    </w:rPr>
  </w:style>
  <w:style w:type="character" w:customStyle="1" w:styleId="Heading4Char">
    <w:name w:val="Heading 4 Char"/>
    <w:basedOn w:val="DefaultParagraphFont"/>
    <w:link w:val="Heading4"/>
    <w:uiPriority w:val="9"/>
    <w:rsid w:val="00F95038"/>
    <w:rPr>
      <w:rFonts w:asciiTheme="majorHAnsi" w:eastAsiaTheme="majorEastAsia" w:hAnsiTheme="majorHAnsi" w:cstheme="majorBidi"/>
      <w:b/>
      <w:i/>
      <w:iCs/>
    </w:rPr>
  </w:style>
  <w:style w:type="character" w:customStyle="1" w:styleId="Heading5Char">
    <w:name w:val="Heading 5 Char"/>
    <w:basedOn w:val="DefaultParagraphFont"/>
    <w:link w:val="Heading5"/>
    <w:uiPriority w:val="9"/>
    <w:semiHidden/>
    <w:rsid w:val="00E32D7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32D75"/>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32D75"/>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32D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32D75"/>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CA44C5"/>
    <w:pPr>
      <w:numPr>
        <w:numId w:val="0"/>
      </w:numPr>
      <w:outlineLvl w:val="9"/>
    </w:pPr>
    <w:rPr>
      <w:lang w:eastAsia="pl-PL"/>
    </w:rPr>
  </w:style>
  <w:style w:type="paragraph" w:styleId="TOC1">
    <w:name w:val="toc 1"/>
    <w:basedOn w:val="Normal"/>
    <w:next w:val="Normal"/>
    <w:autoRedefine/>
    <w:uiPriority w:val="39"/>
    <w:unhideWhenUsed/>
    <w:rsid w:val="000B069E"/>
    <w:pPr>
      <w:spacing w:after="100"/>
    </w:pPr>
  </w:style>
  <w:style w:type="paragraph" w:styleId="TOC2">
    <w:name w:val="toc 2"/>
    <w:basedOn w:val="Normal"/>
    <w:next w:val="Normal"/>
    <w:autoRedefine/>
    <w:uiPriority w:val="39"/>
    <w:unhideWhenUsed/>
    <w:rsid w:val="000B069E"/>
    <w:pPr>
      <w:spacing w:after="100"/>
      <w:ind w:left="220"/>
    </w:pPr>
  </w:style>
  <w:style w:type="paragraph" w:styleId="TOC3">
    <w:name w:val="toc 3"/>
    <w:basedOn w:val="Normal"/>
    <w:next w:val="Normal"/>
    <w:autoRedefine/>
    <w:uiPriority w:val="39"/>
    <w:unhideWhenUsed/>
    <w:rsid w:val="000B069E"/>
    <w:pPr>
      <w:spacing w:after="100"/>
      <w:ind w:left="440"/>
    </w:pPr>
  </w:style>
  <w:style w:type="character" w:styleId="Hyperlink">
    <w:name w:val="Hyperlink"/>
    <w:basedOn w:val="DefaultParagraphFont"/>
    <w:uiPriority w:val="99"/>
    <w:unhideWhenUsed/>
    <w:rsid w:val="004E59B3"/>
    <w:rPr>
      <w:color w:val="0563C1" w:themeColor="hyperlink"/>
      <w:u w:val="single"/>
    </w:rPr>
  </w:style>
  <w:style w:type="paragraph" w:styleId="ListParagraph">
    <w:name w:val="List Paragraph"/>
    <w:basedOn w:val="Normal"/>
    <w:uiPriority w:val="34"/>
    <w:qFormat/>
    <w:rsid w:val="00F61E5C"/>
    <w:pPr>
      <w:contextualSpacing/>
    </w:pPr>
  </w:style>
  <w:style w:type="table" w:styleId="TableGrid">
    <w:name w:val="Table Grid"/>
    <w:basedOn w:val="TableNormal"/>
    <w:uiPriority w:val="39"/>
    <w:rsid w:val="008028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cture-Picture">
    <w:name w:val="Picture-Picture"/>
    <w:basedOn w:val="Normal"/>
    <w:qFormat/>
    <w:rsid w:val="002A0122"/>
    <w:pPr>
      <w:spacing w:before="360" w:after="240"/>
      <w:jc w:val="center"/>
    </w:pPr>
  </w:style>
  <w:style w:type="paragraph" w:customStyle="1" w:styleId="Picture-Title">
    <w:name w:val="Picture-Title"/>
    <w:basedOn w:val="Normal"/>
    <w:qFormat/>
    <w:rsid w:val="00AC4BD3"/>
    <w:pPr>
      <w:tabs>
        <w:tab w:val="left" w:pos="851"/>
      </w:tabs>
      <w:spacing w:before="80" w:after="16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Borys\projekty\_BENEVALE%20GROUP\Wydzia&#322;%20Biologii%20UAM\Fabian%20-%20szablon\szablon%20Projek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D12FC-1195-4708-8390-EAE2FB071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Projekt.dotx</Template>
  <TotalTime>1585</TotalTime>
  <Pages>18</Pages>
  <Words>5707</Words>
  <Characters>34244</Characters>
  <Application>Microsoft Office Word</Application>
  <DocSecurity>0</DocSecurity>
  <Lines>285</Lines>
  <Paragraphs>79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Borys</dc:creator>
  <cp:keywords/>
  <dc:description/>
  <cp:lastModifiedBy>Fabian Cybichowski</cp:lastModifiedBy>
  <cp:revision>111</cp:revision>
  <dcterms:created xsi:type="dcterms:W3CDTF">2024-01-11T09:12:00Z</dcterms:created>
  <dcterms:modified xsi:type="dcterms:W3CDTF">2024-09-01T18:56:00Z</dcterms:modified>
</cp:coreProperties>
</file>